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E4B31" w14:textId="3715311F" w:rsidR="008561EC" w:rsidRPr="008561EC" w:rsidRDefault="008561EC" w:rsidP="008561EC">
      <w:pPr>
        <w:tabs>
          <w:tab w:val="left" w:pos="1985"/>
        </w:tabs>
        <w:spacing w:after="0"/>
        <w:jc w:val="both"/>
        <w:rPr>
          <w:rFonts w:ascii="Arial" w:eastAsiaTheme="minorEastAsia" w:hAnsi="Arial" w:cs="Arial"/>
          <w:b/>
          <w:sz w:val="24"/>
          <w:szCs w:val="24"/>
          <w:lang w:eastAsia="zh-CN"/>
        </w:rPr>
      </w:pPr>
      <w:r w:rsidRPr="008561EC">
        <w:rPr>
          <w:rFonts w:ascii="Arial" w:eastAsiaTheme="minorEastAsia" w:hAnsi="Arial" w:cs="Arial"/>
          <w:b/>
          <w:sz w:val="24"/>
          <w:szCs w:val="24"/>
          <w:lang w:eastAsia="zh-CN"/>
        </w:rPr>
        <w:t>3GPP TSG-RAN WG4 Meeting # 110bis</w:t>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t xml:space="preserve">            R4-240</w:t>
      </w:r>
      <w:r w:rsidR="00F97492">
        <w:rPr>
          <w:rFonts w:ascii="Arial" w:eastAsiaTheme="minorEastAsia" w:hAnsi="Arial" w:cs="Arial"/>
          <w:b/>
          <w:sz w:val="24"/>
          <w:szCs w:val="24"/>
          <w:lang w:eastAsia="zh-CN"/>
        </w:rPr>
        <w:t>4246</w:t>
      </w:r>
    </w:p>
    <w:p w14:paraId="5CB8D167" w14:textId="77777777" w:rsidR="008561EC" w:rsidRDefault="008561EC" w:rsidP="008561EC">
      <w:pPr>
        <w:tabs>
          <w:tab w:val="left" w:pos="1985"/>
        </w:tabs>
        <w:spacing w:after="0"/>
        <w:jc w:val="both"/>
        <w:rPr>
          <w:rFonts w:ascii="Arial" w:eastAsiaTheme="minorEastAsia" w:hAnsi="Arial" w:cs="Arial"/>
          <w:b/>
          <w:sz w:val="24"/>
          <w:szCs w:val="24"/>
          <w:lang w:eastAsia="zh-CN"/>
        </w:rPr>
      </w:pPr>
      <w:r w:rsidRPr="008561EC">
        <w:rPr>
          <w:rFonts w:ascii="Arial" w:eastAsiaTheme="minorEastAsia" w:hAnsi="Arial" w:cs="Arial"/>
          <w:b/>
          <w:sz w:val="24"/>
          <w:szCs w:val="24"/>
          <w:lang w:eastAsia="zh-CN"/>
        </w:rPr>
        <w:t xml:space="preserve">Changsha, China, 15 – 19 </w:t>
      </w:r>
      <w:proofErr w:type="gramStart"/>
      <w:r w:rsidRPr="008561EC">
        <w:rPr>
          <w:rFonts w:ascii="Arial" w:eastAsiaTheme="minorEastAsia" w:hAnsi="Arial" w:cs="Arial"/>
          <w:b/>
          <w:sz w:val="24"/>
          <w:szCs w:val="24"/>
          <w:lang w:eastAsia="zh-CN"/>
        </w:rPr>
        <w:t>Apr,</w:t>
      </w:r>
      <w:proofErr w:type="gramEnd"/>
      <w:r w:rsidRPr="008561EC">
        <w:rPr>
          <w:rFonts w:ascii="Arial" w:eastAsiaTheme="minorEastAsia" w:hAnsi="Arial" w:cs="Arial"/>
          <w:b/>
          <w:sz w:val="24"/>
          <w:szCs w:val="24"/>
          <w:lang w:eastAsia="zh-CN"/>
        </w:rPr>
        <w:t xml:space="preserve"> 2024</w:t>
      </w:r>
    </w:p>
    <w:p w14:paraId="559973C7" w14:textId="77777777" w:rsidR="008561EC" w:rsidRDefault="008561EC" w:rsidP="008561EC">
      <w:pPr>
        <w:tabs>
          <w:tab w:val="left" w:pos="1985"/>
        </w:tabs>
        <w:spacing w:after="0"/>
        <w:jc w:val="both"/>
        <w:rPr>
          <w:rFonts w:ascii="Arial" w:eastAsiaTheme="minorEastAsia" w:hAnsi="Arial" w:cs="Arial"/>
          <w:b/>
          <w:sz w:val="24"/>
          <w:szCs w:val="24"/>
          <w:lang w:eastAsia="zh-CN"/>
        </w:rPr>
      </w:pPr>
    </w:p>
    <w:p w14:paraId="1226C057" w14:textId="3946362F" w:rsidR="00E61455" w:rsidRPr="00AB3D40" w:rsidRDefault="00E61455" w:rsidP="008561EC">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32F64" w:rsidRPr="006F3452">
        <w:rPr>
          <w:rFonts w:ascii="Arial" w:hAnsi="Arial" w:cs="Arial"/>
          <w:bCs/>
          <w:sz w:val="22"/>
        </w:rPr>
        <w:t xml:space="preserve">On </w:t>
      </w:r>
      <w:r w:rsidR="00332F64">
        <w:rPr>
          <w:rFonts w:ascii="Arial" w:hAnsi="Arial" w:cs="Arial"/>
          <w:bCs/>
          <w:sz w:val="22"/>
        </w:rPr>
        <w:t xml:space="preserve">UE </w:t>
      </w:r>
      <w:r w:rsidR="00332F64" w:rsidRPr="006F3452">
        <w:rPr>
          <w:rFonts w:ascii="Arial" w:hAnsi="Arial" w:cs="Arial"/>
          <w:bCs/>
          <w:sz w:val="22"/>
        </w:rPr>
        <w:t xml:space="preserve">IMT parameters for </w:t>
      </w:r>
      <w:bookmarkStart w:id="0" w:name="_Hlk159239610"/>
      <w:r w:rsidR="00332F64" w:rsidRPr="006F3452">
        <w:rPr>
          <w:rFonts w:ascii="Arial" w:hAnsi="Arial" w:cs="Arial"/>
          <w:bCs/>
          <w:sz w:val="22"/>
        </w:rPr>
        <w:t xml:space="preserve">7125-8400MHz </w:t>
      </w:r>
      <w:bookmarkEnd w:id="0"/>
      <w:r w:rsidR="008561EC">
        <w:rPr>
          <w:rFonts w:ascii="Arial" w:hAnsi="Arial" w:cs="Arial"/>
          <w:bCs/>
          <w:sz w:val="22"/>
        </w:rPr>
        <w:t>based on n104 extrapolation</w:t>
      </w:r>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633C7F17" w14:textId="1E726C19"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A5685" w:rsidRPr="007A5685">
        <w:rPr>
          <w:rFonts w:ascii="Arial" w:hAnsi="Arial" w:cs="Arial"/>
          <w:sz w:val="22"/>
          <w:lang w:eastAsia="zh-CN"/>
        </w:rPr>
        <w:t>9.</w:t>
      </w:r>
      <w:r w:rsidR="006B01B7">
        <w:rPr>
          <w:rFonts w:ascii="Arial" w:hAnsi="Arial" w:cs="Arial"/>
          <w:sz w:val="22"/>
          <w:lang w:eastAsia="zh-CN"/>
        </w:rPr>
        <w:t>3</w:t>
      </w:r>
      <w:r w:rsidR="007A5685" w:rsidRPr="007A5685">
        <w:rPr>
          <w:rFonts w:ascii="Arial" w:hAnsi="Arial" w:cs="Arial"/>
          <w:sz w:val="22"/>
          <w:lang w:eastAsia="zh-CN"/>
        </w:rPr>
        <w:t>.3</w:t>
      </w:r>
      <w:r w:rsidR="007A5685" w:rsidRPr="007A5685">
        <w:rPr>
          <w:rFonts w:ascii="Arial" w:hAnsi="Arial" w:cs="Arial"/>
          <w:sz w:val="22"/>
          <w:lang w:eastAsia="zh-CN"/>
        </w:rPr>
        <w:tab/>
        <w:t>Study the IMT parameters relevant for sharing and compatibility for 7125 to 8400 MHz frequency range</w:t>
      </w:r>
      <w:r w:rsidR="007A5685" w:rsidRPr="007A5685">
        <w:rPr>
          <w:rFonts w:ascii="Arial" w:hAnsi="Arial" w:cs="Arial"/>
          <w:sz w:val="22"/>
          <w:lang w:eastAsia="zh-CN"/>
        </w:rPr>
        <w:tab/>
        <w:t>[FS_NR_IMT_4400_7125_14800MHz]</w:t>
      </w:r>
    </w:p>
    <w:p w14:paraId="5E188A5E" w14:textId="318EE1E9"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93561">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C63B4C8" w14:textId="7B9251F8" w:rsidR="007A5685" w:rsidRPr="00AB149D" w:rsidRDefault="007A5685" w:rsidP="00F2750F">
      <w:pPr>
        <w:spacing w:after="0"/>
      </w:pPr>
      <w:bookmarkStart w:id="1" w:name="_Hlk149936446"/>
      <w:r w:rsidRPr="003C71D0">
        <w:t>In RAN</w:t>
      </w:r>
      <w:r>
        <w:t>4</w:t>
      </w:r>
      <w:r w:rsidRPr="003C71D0">
        <w:t>#1</w:t>
      </w:r>
      <w:r>
        <w:t>10</w:t>
      </w:r>
      <w:r w:rsidRPr="003C71D0">
        <w:t>,</w:t>
      </w:r>
      <w:r>
        <w:t xml:space="preserve"> RAN4 has received a Liaison Statement from </w:t>
      </w:r>
      <w:r>
        <w:rPr>
          <w:lang w:eastAsia="zh-CN"/>
        </w:rPr>
        <w:t>ITU-R WP5D</w:t>
      </w:r>
      <w:r>
        <w:t xml:space="preserve"> [1], requesting for IMT parameters for sharing and compatibility studies in the </w:t>
      </w:r>
      <w:r w:rsidRPr="007B6A7B">
        <w:t>4400-4800MHz, 7125-8400MHz and 14.8-15.35GHz</w:t>
      </w:r>
      <w:r>
        <w:t xml:space="preserve"> frequency ranges. A preliminary response on UE parameters was provide in [2] and in RAN#103 an official study item [3] was agreed for RAN4 to work on providing the answer to ITU WP5D. In this contribution, we provide some elements of the answers for the system and UE parameters, focussing on the 7125-8400MHz range based on extrapolating from band n104 parameters.</w:t>
      </w:r>
    </w:p>
    <w:bookmarkEnd w:id="1"/>
    <w:p w14:paraId="61F277A6" w14:textId="7379D5F8" w:rsidR="00343AA7" w:rsidRDefault="00B80DFB" w:rsidP="00446528">
      <w:pPr>
        <w:pStyle w:val="Heading1"/>
        <w:numPr>
          <w:ilvl w:val="0"/>
          <w:numId w:val="1"/>
        </w:numPr>
        <w:ind w:left="567" w:hanging="567"/>
      </w:pPr>
      <w:r>
        <w:t>Discussion</w:t>
      </w:r>
    </w:p>
    <w:p w14:paraId="7DE3D0D7" w14:textId="77777777" w:rsidR="007A5685" w:rsidRDefault="007A5685" w:rsidP="007A5685">
      <w:r>
        <w:t xml:space="preserve">This discussion covers the small form factor (smartphone like) Mobile station/UE. The intent is to provide inputs, where available, but also to promote an open discussion on options. Additionally, although we are interested in </w:t>
      </w:r>
      <w:proofErr w:type="gramStart"/>
      <w:r>
        <w:t>all of</w:t>
      </w:r>
      <w:proofErr w:type="gramEnd"/>
      <w:r>
        <w:t xml:space="preserve"> the BS and UE system/Tx/Rx aspects, as an RF front-end vendor we feel fully qualified to contribute primarily on the system, transmitter and the RF front-end performance-impacted receiver.</w:t>
      </w:r>
    </w:p>
    <w:p w14:paraId="27CFC5D6" w14:textId="313FEAB0" w:rsidR="007A5685" w:rsidRDefault="007A5685" w:rsidP="007A5685">
      <w:r>
        <w:t>In RAN4#110, as suggested in our paper [2] it was agreed that the parameters for the 7125-8400MHz frequency range can be based on extrapolating from band n104.</w:t>
      </w:r>
    </w:p>
    <w:p w14:paraId="68E574C9" w14:textId="77777777" w:rsidR="007A5685" w:rsidRDefault="007A5685" w:rsidP="007A5685">
      <w:pPr>
        <w:spacing w:after="0"/>
      </w:pPr>
      <w:r>
        <w:t>In this contribution we provide our input in terms of:</w:t>
      </w:r>
    </w:p>
    <w:p w14:paraId="45BE3F40" w14:textId="7ECC63E7" w:rsidR="007A5685" w:rsidRDefault="007A5685" w:rsidP="007A5685">
      <w:pPr>
        <w:pStyle w:val="ListParagraph"/>
        <w:numPr>
          <w:ilvl w:val="0"/>
          <w:numId w:val="35"/>
        </w:numPr>
        <w:spacing w:after="0"/>
        <w:ind w:firstLineChars="0"/>
      </w:pPr>
      <w:r>
        <w:t>baseline performance derived from PC3 in n104 and is used in the table for response</w:t>
      </w:r>
    </w:p>
    <w:p w14:paraId="2E8D5A3C" w14:textId="77777777" w:rsidR="007A5685" w:rsidRPr="007B6A7B" w:rsidRDefault="007A5685" w:rsidP="007A5685">
      <w:pPr>
        <w:pStyle w:val="ListParagraph"/>
        <w:numPr>
          <w:ilvl w:val="0"/>
          <w:numId w:val="35"/>
        </w:numPr>
        <w:spacing w:after="0"/>
        <w:ind w:firstLineChars="0"/>
      </w:pPr>
      <w:r>
        <w:t xml:space="preserve">Options based on advanced features. </w:t>
      </w:r>
    </w:p>
    <w:p w14:paraId="40DA2ED0" w14:textId="2EB5E5E0" w:rsidR="006B1B45" w:rsidRPr="006B1B45" w:rsidRDefault="006B1B45" w:rsidP="006B1B45">
      <w:pPr>
        <w:pStyle w:val="Heading2"/>
        <w:rPr>
          <w:rFonts w:eastAsia="Arial"/>
          <w:lang w:eastAsia="zh-CN"/>
        </w:rPr>
      </w:pPr>
      <w:r>
        <w:rPr>
          <w:rFonts w:eastAsia="Arial"/>
          <w:lang w:eastAsia="zh-CN"/>
        </w:rPr>
        <w:t xml:space="preserve">2.1 </w:t>
      </w:r>
      <w:r w:rsidR="00370535">
        <w:rPr>
          <w:lang w:eastAsia="zh-CN"/>
        </w:rPr>
        <w:t>WP5D</w:t>
      </w:r>
      <w:r w:rsidR="00370535">
        <w:rPr>
          <w:rFonts w:eastAsia="Arial"/>
          <w:lang w:eastAsia="zh-CN"/>
        </w:rPr>
        <w:t xml:space="preserve"> </w:t>
      </w:r>
      <w:r w:rsidR="007B6A7B">
        <w:rPr>
          <w:rFonts w:eastAsia="Arial"/>
          <w:lang w:eastAsia="zh-CN"/>
        </w:rPr>
        <w:t>Requests related to the user terminal</w:t>
      </w:r>
    </w:p>
    <w:p w14:paraId="5C8821D6" w14:textId="77777777" w:rsidR="007A5685" w:rsidRDefault="007A5685" w:rsidP="007A5685">
      <w:pPr>
        <w:spacing w:after="0"/>
      </w:pPr>
      <w:r>
        <w:t>The request in the LS is essentially related to the base station AAS parameters. However, to establish co-existence and sharing evaluation, several UE parameters are also requested. This includes system parameters on bandwidth, transmitter linearity and receiver sensitivity and blocking performance.</w:t>
      </w:r>
    </w:p>
    <w:p w14:paraId="07E1731B" w14:textId="625CD40F" w:rsidR="003C306F" w:rsidRDefault="003C306F" w:rsidP="003C306F">
      <w:pPr>
        <w:spacing w:after="0"/>
      </w:pPr>
    </w:p>
    <w:p w14:paraId="02E892CE" w14:textId="77777777" w:rsidR="007A5685" w:rsidRPr="00DF4E89" w:rsidRDefault="007A5685" w:rsidP="007A5685">
      <w:pPr>
        <w:spacing w:after="0"/>
        <w:rPr>
          <w:rStyle w:val="Underrubrik2Char3"/>
        </w:rPr>
      </w:pPr>
      <w:r w:rsidRPr="00DF4E89">
        <w:rPr>
          <w:rStyle w:val="Underrubrik2Char3"/>
        </w:rPr>
        <w:t>Duplex Method:</w:t>
      </w:r>
    </w:p>
    <w:p w14:paraId="2F54A65A" w14:textId="77777777" w:rsidR="007A5685" w:rsidRDefault="007A5685" w:rsidP="007A5685">
      <w:pPr>
        <w:spacing w:after="0"/>
      </w:pPr>
    </w:p>
    <w:p w14:paraId="5D7EA968" w14:textId="51B9D40E" w:rsidR="007A5685" w:rsidRDefault="007A5685" w:rsidP="007A5685">
      <w:pPr>
        <w:spacing w:after="0"/>
      </w:pPr>
      <w:r>
        <w:t>Above 2.7GHz all the bands use TDD as the duplex method, which seems to be the de facto approach for this new frequency range as it is for band n</w:t>
      </w:r>
      <w:r w:rsidR="003D0ED4">
        <w:t>104</w:t>
      </w:r>
      <w:r>
        <w:t>.</w:t>
      </w:r>
    </w:p>
    <w:p w14:paraId="5F35DC09" w14:textId="77777777" w:rsidR="007A5685" w:rsidRDefault="007A5685" w:rsidP="007A5685">
      <w:pPr>
        <w:spacing w:after="0"/>
      </w:pPr>
    </w:p>
    <w:p w14:paraId="30473CA2" w14:textId="13691495" w:rsidR="007A5685" w:rsidRDefault="007A5685" w:rsidP="007A5685">
      <w:pPr>
        <w:spacing w:after="0"/>
      </w:pPr>
      <w:r>
        <w:t xml:space="preserve">In Release 18, in-band full duplex was studied for TDD base station side using the SBFD approach and this should be part an option for the duplex method answer to ITU for the frequency ranges of </w:t>
      </w:r>
      <w:r w:rsidR="003D0ED4">
        <w:t>7125</w:t>
      </w:r>
      <w:r w:rsidRPr="00C62202">
        <w:t>-</w:t>
      </w:r>
      <w:r w:rsidR="003D0ED4">
        <w:t>84</w:t>
      </w:r>
      <w:r w:rsidRPr="00C62202">
        <w:t>00MHz</w:t>
      </w:r>
      <w:r>
        <w:t xml:space="preserve">. </w:t>
      </w:r>
    </w:p>
    <w:p w14:paraId="37EDD3E4" w14:textId="77777777" w:rsidR="007A5685" w:rsidRDefault="007A5685" w:rsidP="007A5685">
      <w:pPr>
        <w:spacing w:after="0"/>
      </w:pPr>
    </w:p>
    <w:p w14:paraId="39E69EC8" w14:textId="77777777" w:rsidR="007A5685" w:rsidRDefault="007A5685" w:rsidP="007A5685">
      <w:pPr>
        <w:spacing w:after="0"/>
      </w:pPr>
      <w:r>
        <w:t>On the UE side, even if such SBFD method could also be applied for some types of UEs, we do not expect that small form factor UEs will support in-band full duplex as a default mode of operation. Optionally, this may be considered for a limited UL/DL dynamic range.</w:t>
      </w:r>
    </w:p>
    <w:p w14:paraId="5F662709" w14:textId="77777777" w:rsidR="007A5685" w:rsidRDefault="007A5685" w:rsidP="007A5685">
      <w:pPr>
        <w:spacing w:after="0"/>
      </w:pPr>
    </w:p>
    <w:p w14:paraId="6CF46FF0" w14:textId="77777777" w:rsidR="007A5685" w:rsidRPr="00EC5C28" w:rsidRDefault="007A5685" w:rsidP="007A5685">
      <w:pPr>
        <w:spacing w:after="0"/>
        <w:rPr>
          <w:b/>
          <w:bCs/>
        </w:rPr>
      </w:pPr>
      <w:r w:rsidRPr="00EC5C28">
        <w:rPr>
          <w:b/>
          <w:bCs/>
        </w:rPr>
        <w:t>Proposal on duplex method:</w:t>
      </w:r>
    </w:p>
    <w:p w14:paraId="78774B10" w14:textId="740E6B78" w:rsidR="007A5685" w:rsidRPr="00EC5C28" w:rsidRDefault="007A5685" w:rsidP="007A5685">
      <w:pPr>
        <w:pStyle w:val="ListParagraph"/>
        <w:numPr>
          <w:ilvl w:val="0"/>
          <w:numId w:val="36"/>
        </w:numPr>
        <w:spacing w:after="0"/>
        <w:ind w:firstLineChars="0"/>
        <w:rPr>
          <w:b/>
          <w:bCs/>
        </w:rPr>
      </w:pPr>
      <w:r>
        <w:rPr>
          <w:b/>
          <w:bCs/>
        </w:rPr>
        <w:t xml:space="preserve">Baseline: </w:t>
      </w:r>
      <w:r w:rsidRPr="00EC5C28">
        <w:rPr>
          <w:b/>
          <w:bCs/>
        </w:rPr>
        <w:t xml:space="preserve">The </w:t>
      </w:r>
      <w:r w:rsidR="003D0ED4">
        <w:rPr>
          <w:b/>
          <w:bCs/>
        </w:rPr>
        <w:t>7125</w:t>
      </w:r>
      <w:r w:rsidRPr="00EC5C28">
        <w:rPr>
          <w:b/>
          <w:bCs/>
        </w:rPr>
        <w:t>-</w:t>
      </w:r>
      <w:r w:rsidR="003D0ED4">
        <w:rPr>
          <w:b/>
          <w:bCs/>
        </w:rPr>
        <w:t xml:space="preserve">8400 </w:t>
      </w:r>
      <w:r w:rsidRPr="00EC5C28">
        <w:rPr>
          <w:b/>
          <w:bCs/>
        </w:rPr>
        <w:t>MHz range is based on TDD</w:t>
      </w:r>
    </w:p>
    <w:p w14:paraId="13878ED7" w14:textId="77777777" w:rsidR="007A5685" w:rsidRDefault="007A5685" w:rsidP="007A5685">
      <w:pPr>
        <w:pStyle w:val="ListParagraph"/>
        <w:numPr>
          <w:ilvl w:val="0"/>
          <w:numId w:val="36"/>
        </w:numPr>
        <w:spacing w:after="0"/>
        <w:ind w:firstLineChars="0"/>
        <w:rPr>
          <w:b/>
          <w:bCs/>
        </w:rPr>
      </w:pPr>
      <w:r>
        <w:rPr>
          <w:b/>
          <w:bCs/>
        </w:rPr>
        <w:t>Optional:</w:t>
      </w:r>
    </w:p>
    <w:p w14:paraId="527F827B" w14:textId="77777777" w:rsidR="007A5685" w:rsidRPr="00EC5C28" w:rsidRDefault="007A5685" w:rsidP="007A5685">
      <w:pPr>
        <w:pStyle w:val="ListParagraph"/>
        <w:numPr>
          <w:ilvl w:val="1"/>
          <w:numId w:val="36"/>
        </w:numPr>
        <w:spacing w:after="0"/>
        <w:ind w:firstLineChars="0"/>
        <w:rPr>
          <w:b/>
          <w:bCs/>
        </w:rPr>
      </w:pPr>
      <w:r w:rsidRPr="00EC5C28">
        <w:rPr>
          <w:b/>
          <w:bCs/>
        </w:rPr>
        <w:t>SBFD on the BS side is considered</w:t>
      </w:r>
    </w:p>
    <w:p w14:paraId="00BD8141" w14:textId="77777777" w:rsidR="007A5685" w:rsidRPr="00EC5C28" w:rsidRDefault="007A5685" w:rsidP="007A5685">
      <w:pPr>
        <w:pStyle w:val="ListParagraph"/>
        <w:numPr>
          <w:ilvl w:val="1"/>
          <w:numId w:val="36"/>
        </w:numPr>
        <w:spacing w:after="0"/>
        <w:ind w:firstLineChars="0"/>
        <w:rPr>
          <w:b/>
          <w:bCs/>
        </w:rPr>
      </w:pPr>
      <w:r w:rsidRPr="00EC5C28">
        <w:rPr>
          <w:b/>
          <w:bCs/>
        </w:rPr>
        <w:t>SBFD on the UE side is not specified in 3GPP but could be considered at a later stage for a limited UL/DL dynamic range (away from maximum output power and REFSENS power for UL/DL respectively)</w:t>
      </w:r>
    </w:p>
    <w:p w14:paraId="0114428E" w14:textId="77777777" w:rsidR="007A5685" w:rsidRDefault="007A5685" w:rsidP="007A5685">
      <w:pPr>
        <w:spacing w:after="0"/>
      </w:pPr>
    </w:p>
    <w:p w14:paraId="0149EDF3" w14:textId="77777777" w:rsidR="007A5685" w:rsidRPr="00DF4E89" w:rsidRDefault="007A5685" w:rsidP="007A5685">
      <w:pPr>
        <w:spacing w:after="0"/>
        <w:rPr>
          <w:rStyle w:val="Underrubrik2Char3"/>
        </w:rPr>
      </w:pPr>
      <w:r>
        <w:rPr>
          <w:rStyle w:val="Underrubrik2Char3"/>
        </w:rPr>
        <w:t>Channel Bandwidth, Signal bandwidth</w:t>
      </w:r>
      <w:r w:rsidRPr="00DF4E89">
        <w:rPr>
          <w:rStyle w:val="Underrubrik2Char3"/>
        </w:rPr>
        <w:t>:</w:t>
      </w:r>
    </w:p>
    <w:p w14:paraId="0C3A3046" w14:textId="77777777" w:rsidR="007A5685" w:rsidRDefault="007A5685" w:rsidP="007A5685">
      <w:pPr>
        <w:spacing w:after="0"/>
      </w:pPr>
    </w:p>
    <w:p w14:paraId="2F5A9FFA" w14:textId="5FD66F9C" w:rsidR="007A5685" w:rsidRDefault="007A5685" w:rsidP="007A5685">
      <w:pPr>
        <w:spacing w:after="0"/>
      </w:pPr>
      <w:r>
        <w:t xml:space="preserve">In FR1 TDD, UEs already support 200MHz via contiguous intra-band ULCA, with a single PA, and the support of a single CC of 200MHz would be preferable as it results in less PAPR. Also, in 38.101-1, MPR for TDD bands is nominally up to 4% relative bandwidth, and above, delta MPR may apply. </w:t>
      </w:r>
      <w:r w:rsidR="003D0ED4">
        <w:rPr>
          <w:szCs w:val="24"/>
          <w:lang w:val="en-US"/>
        </w:rPr>
        <w:t xml:space="preserve">For </w:t>
      </w:r>
      <w:r w:rsidR="003D0ED4">
        <w:t>7125</w:t>
      </w:r>
      <w:r w:rsidR="003D0ED4" w:rsidRPr="00C62202">
        <w:t>-</w:t>
      </w:r>
      <w:r w:rsidR="003D0ED4">
        <w:t>8400</w:t>
      </w:r>
      <w:r w:rsidR="003D0ED4" w:rsidRPr="00C62202">
        <w:t>MHz</w:t>
      </w:r>
      <w:r w:rsidR="003D0ED4">
        <w:t>: 4% of 8000MHz = 320MHz</w:t>
      </w:r>
      <w:r>
        <w:t>. with the 30kHz SCS, the 100MHz SU is 98%.</w:t>
      </w:r>
      <w:r w:rsidR="00AB5099">
        <w:t xml:space="preserve"> Based on n104, CBW from 20 to 100MHz are supported.</w:t>
      </w:r>
    </w:p>
    <w:p w14:paraId="42B8180D" w14:textId="77777777" w:rsidR="007A5685" w:rsidRDefault="007A5685" w:rsidP="007A5685">
      <w:pPr>
        <w:spacing w:after="0"/>
      </w:pPr>
    </w:p>
    <w:p w14:paraId="2B7F907A" w14:textId="77777777" w:rsidR="007A5685" w:rsidRPr="00E05F51" w:rsidRDefault="007A5685" w:rsidP="007A5685">
      <w:pPr>
        <w:spacing w:after="0"/>
        <w:rPr>
          <w:b/>
          <w:bCs/>
        </w:rPr>
      </w:pPr>
      <w:bookmarkStart w:id="2" w:name="_Hlk163141231"/>
      <w:r w:rsidRPr="00E05F51">
        <w:rPr>
          <w:b/>
          <w:bCs/>
        </w:rPr>
        <w:lastRenderedPageBreak/>
        <w:t>Proposal on CBW, SU:</w:t>
      </w:r>
    </w:p>
    <w:p w14:paraId="57D6656C" w14:textId="284E38D2" w:rsidR="007A5685" w:rsidRPr="00E05F51" w:rsidRDefault="007A5685" w:rsidP="007A5685">
      <w:pPr>
        <w:pStyle w:val="ListParagraph"/>
        <w:numPr>
          <w:ilvl w:val="0"/>
          <w:numId w:val="37"/>
        </w:numPr>
        <w:spacing w:after="0"/>
        <w:ind w:firstLineChars="0"/>
        <w:rPr>
          <w:b/>
          <w:bCs/>
        </w:rPr>
      </w:pPr>
      <w:r>
        <w:rPr>
          <w:b/>
          <w:bCs/>
        </w:rPr>
        <w:t xml:space="preserve">Baseline: </w:t>
      </w:r>
      <w:r w:rsidRPr="00E05F51">
        <w:rPr>
          <w:b/>
          <w:bCs/>
        </w:rPr>
        <w:t xml:space="preserve">Channel bandwidth range is </w:t>
      </w:r>
      <w:r w:rsidR="00AB5099">
        <w:rPr>
          <w:b/>
          <w:bCs/>
        </w:rPr>
        <w:t>2</w:t>
      </w:r>
      <w:r w:rsidRPr="00E05F51">
        <w:rPr>
          <w:b/>
          <w:bCs/>
        </w:rPr>
        <w:t xml:space="preserve">0-100MHz by </w:t>
      </w:r>
      <w:r w:rsidR="00AB5099">
        <w:rPr>
          <w:b/>
          <w:bCs/>
        </w:rPr>
        <w:t>2</w:t>
      </w:r>
      <w:r w:rsidRPr="00E05F51">
        <w:rPr>
          <w:b/>
          <w:bCs/>
        </w:rPr>
        <w:t xml:space="preserve">0MHz </w:t>
      </w:r>
      <w:r w:rsidR="003D0ED4">
        <w:rPr>
          <w:b/>
          <w:bCs/>
        </w:rPr>
        <w:t xml:space="preserve">steps and </w:t>
      </w:r>
      <w:r w:rsidRPr="00E05F51">
        <w:rPr>
          <w:b/>
          <w:bCs/>
        </w:rPr>
        <w:t>nominally using 30kHz SCS</w:t>
      </w:r>
      <w:r w:rsidR="003D0ED4">
        <w:rPr>
          <w:b/>
          <w:bCs/>
        </w:rPr>
        <w:t xml:space="preserve"> with up to 98% S</w:t>
      </w:r>
      <w:r w:rsidR="00AB5099">
        <w:rPr>
          <w:b/>
          <w:bCs/>
        </w:rPr>
        <w:t>pectrum utilisation (signal BW).</w:t>
      </w:r>
    </w:p>
    <w:p w14:paraId="56FDB68D" w14:textId="77777777" w:rsidR="007A5685" w:rsidRDefault="007A5685" w:rsidP="007A5685">
      <w:pPr>
        <w:pStyle w:val="ListParagraph"/>
        <w:numPr>
          <w:ilvl w:val="0"/>
          <w:numId w:val="37"/>
        </w:numPr>
        <w:spacing w:after="0"/>
        <w:ind w:firstLineChars="0"/>
        <w:rPr>
          <w:b/>
          <w:bCs/>
        </w:rPr>
      </w:pPr>
      <w:r>
        <w:rPr>
          <w:b/>
          <w:bCs/>
        </w:rPr>
        <w:t>Optional:</w:t>
      </w:r>
    </w:p>
    <w:p w14:paraId="5E5122A7" w14:textId="1B3B222E" w:rsidR="007A5685" w:rsidRPr="00E05F51" w:rsidRDefault="007A5685" w:rsidP="007A5685">
      <w:pPr>
        <w:pStyle w:val="ListParagraph"/>
        <w:numPr>
          <w:ilvl w:val="1"/>
          <w:numId w:val="37"/>
        </w:numPr>
        <w:spacing w:after="0"/>
        <w:ind w:firstLineChars="0"/>
        <w:rPr>
          <w:b/>
          <w:bCs/>
        </w:rPr>
      </w:pPr>
      <w:r w:rsidRPr="00E05F51">
        <w:rPr>
          <w:b/>
          <w:bCs/>
        </w:rPr>
        <w:t>Channel bandwidth can be extended up to 200MHz with 60kHz SCS</w:t>
      </w:r>
      <w:r w:rsidR="00AB5099">
        <w:rPr>
          <w:b/>
          <w:bCs/>
        </w:rPr>
        <w:t xml:space="preserve"> and similar SU</w:t>
      </w:r>
    </w:p>
    <w:p w14:paraId="6926FC70" w14:textId="77777777" w:rsidR="007A5685" w:rsidRPr="00E05F51" w:rsidRDefault="007A5685" w:rsidP="007A5685">
      <w:pPr>
        <w:pStyle w:val="ListParagraph"/>
        <w:numPr>
          <w:ilvl w:val="1"/>
          <w:numId w:val="37"/>
        </w:numPr>
        <w:spacing w:after="0"/>
        <w:ind w:firstLineChars="0"/>
        <w:rPr>
          <w:b/>
          <w:bCs/>
        </w:rPr>
      </w:pPr>
      <w:r w:rsidRPr="00E05F51">
        <w:rPr>
          <w:b/>
          <w:bCs/>
        </w:rPr>
        <w:t>Using contiguous intra-band CA:</w:t>
      </w:r>
    </w:p>
    <w:p w14:paraId="17AF52DF" w14:textId="77777777" w:rsidR="007A5685" w:rsidRPr="00E05F51" w:rsidRDefault="007A5685" w:rsidP="007A5685">
      <w:pPr>
        <w:pStyle w:val="ListParagraph"/>
        <w:numPr>
          <w:ilvl w:val="2"/>
          <w:numId w:val="37"/>
        </w:numPr>
        <w:spacing w:after="0"/>
        <w:ind w:firstLineChars="0"/>
        <w:rPr>
          <w:b/>
          <w:bCs/>
        </w:rPr>
      </w:pPr>
      <w:r w:rsidRPr="00E05F51">
        <w:rPr>
          <w:b/>
          <w:bCs/>
        </w:rPr>
        <w:t>400MH</w:t>
      </w:r>
      <w:r>
        <w:rPr>
          <w:b/>
          <w:bCs/>
        </w:rPr>
        <w:t>z</w:t>
      </w:r>
      <w:r w:rsidRPr="00E05F51">
        <w:rPr>
          <w:b/>
          <w:bCs/>
        </w:rPr>
        <w:t xml:space="preserve"> can be supported in DL with 4x100Hz or 2x200MHz</w:t>
      </w:r>
    </w:p>
    <w:p w14:paraId="3C0AE3FE" w14:textId="77777777" w:rsidR="007A5685" w:rsidRPr="00E05F51" w:rsidRDefault="007A5685" w:rsidP="007A5685">
      <w:pPr>
        <w:pStyle w:val="ListParagraph"/>
        <w:numPr>
          <w:ilvl w:val="2"/>
          <w:numId w:val="37"/>
        </w:numPr>
        <w:spacing w:after="0"/>
        <w:ind w:firstLineChars="0"/>
        <w:rPr>
          <w:b/>
          <w:bCs/>
        </w:rPr>
      </w:pPr>
      <w:r w:rsidRPr="00E05F51">
        <w:rPr>
          <w:b/>
          <w:bCs/>
        </w:rPr>
        <w:t xml:space="preserve">200MHz and 400MHz can be supported in UL with 2x100MHz and 2x200MHz respectively. </w:t>
      </w:r>
    </w:p>
    <w:bookmarkEnd w:id="2"/>
    <w:p w14:paraId="08D95CD8" w14:textId="77777777" w:rsidR="007A5685" w:rsidRDefault="007A5685" w:rsidP="007A5685">
      <w:pPr>
        <w:spacing w:after="0"/>
        <w:rPr>
          <w:rStyle w:val="Underrubrik2Char3"/>
        </w:rPr>
      </w:pPr>
    </w:p>
    <w:p w14:paraId="15CB8E95" w14:textId="77777777" w:rsidR="007A5685" w:rsidRDefault="007A5685" w:rsidP="007A5685">
      <w:pPr>
        <w:spacing w:after="0"/>
        <w:rPr>
          <w:rStyle w:val="Underrubrik2Char3"/>
        </w:rPr>
      </w:pPr>
      <w:r>
        <w:rPr>
          <w:rStyle w:val="Underrubrik2Char3"/>
        </w:rPr>
        <w:t>Transmitter characteristics</w:t>
      </w:r>
      <w:r w:rsidRPr="00DF4E89">
        <w:rPr>
          <w:rStyle w:val="Underrubrik2Char3"/>
        </w:rPr>
        <w:t>:</w:t>
      </w:r>
    </w:p>
    <w:p w14:paraId="3D29A1E0" w14:textId="77777777" w:rsidR="007A5685" w:rsidRDefault="007A5685" w:rsidP="007A5685">
      <w:pPr>
        <w:spacing w:after="0"/>
      </w:pPr>
    </w:p>
    <w:p w14:paraId="0133ED9D" w14:textId="77777777" w:rsidR="007A5685" w:rsidRDefault="007A5685" w:rsidP="007A5685">
      <w:pPr>
        <w:spacing w:after="0"/>
        <w:rPr>
          <w:rStyle w:val="h5Char"/>
        </w:rPr>
      </w:pPr>
      <w:r>
        <w:rPr>
          <w:rStyle w:val="h5Char"/>
        </w:rPr>
        <w:t>Power Dynamic Range, Maximum output power</w:t>
      </w:r>
    </w:p>
    <w:p w14:paraId="402F4E57" w14:textId="77777777" w:rsidR="007A5685" w:rsidRPr="00263576" w:rsidRDefault="007A5685" w:rsidP="007A5685">
      <w:pPr>
        <w:spacing w:after="0"/>
        <w:rPr>
          <w:rStyle w:val="h5Char"/>
        </w:rPr>
      </w:pPr>
    </w:p>
    <w:p w14:paraId="71DD432F" w14:textId="3A705267" w:rsidR="007A5685" w:rsidRDefault="007A5685" w:rsidP="007A5685">
      <w:pPr>
        <w:spacing w:after="0"/>
      </w:pPr>
      <w:r>
        <w:t>Based on n</w:t>
      </w:r>
      <w:r w:rsidR="00AB5099">
        <w:t>104</w:t>
      </w:r>
      <w:r>
        <w:t>, the following power classes and Tx paths can be supported:</w:t>
      </w:r>
    </w:p>
    <w:p w14:paraId="506756BD" w14:textId="77777777" w:rsidR="007A5685" w:rsidRDefault="007A5685" w:rsidP="007A5685">
      <w:pPr>
        <w:pStyle w:val="ListParagraph"/>
        <w:numPr>
          <w:ilvl w:val="0"/>
          <w:numId w:val="39"/>
        </w:numPr>
        <w:spacing w:after="0"/>
        <w:ind w:firstLineChars="0"/>
      </w:pPr>
      <w:r>
        <w:t>For smartphones:</w:t>
      </w:r>
    </w:p>
    <w:p w14:paraId="27776375" w14:textId="77777777" w:rsidR="007A5685" w:rsidRDefault="007A5685" w:rsidP="007A5685">
      <w:pPr>
        <w:pStyle w:val="ListParagraph"/>
        <w:numPr>
          <w:ilvl w:val="0"/>
          <w:numId w:val="38"/>
        </w:numPr>
        <w:spacing w:after="0"/>
        <w:ind w:firstLineChars="0"/>
      </w:pPr>
      <w:r>
        <w:t>PC3 (23dBm) with 1/2Tx</w:t>
      </w:r>
    </w:p>
    <w:p w14:paraId="2A2F4E55" w14:textId="77777777" w:rsidR="007A5685" w:rsidRDefault="007A5685" w:rsidP="007A5685">
      <w:pPr>
        <w:pStyle w:val="ListParagraph"/>
        <w:numPr>
          <w:ilvl w:val="0"/>
          <w:numId w:val="38"/>
        </w:numPr>
        <w:spacing w:after="0"/>
        <w:ind w:firstLineChars="0"/>
      </w:pPr>
      <w:r>
        <w:t>PC2 (26dBm) with 1/2Tx</w:t>
      </w:r>
    </w:p>
    <w:p w14:paraId="73DCC9A6" w14:textId="77777777" w:rsidR="007A5685" w:rsidRDefault="007A5685" w:rsidP="007A5685">
      <w:pPr>
        <w:pStyle w:val="ListParagraph"/>
        <w:numPr>
          <w:ilvl w:val="0"/>
          <w:numId w:val="38"/>
        </w:numPr>
        <w:spacing w:after="0"/>
        <w:ind w:firstLineChars="0"/>
      </w:pPr>
      <w:r>
        <w:t>PC1.5 (29dBm) with 2Tx</w:t>
      </w:r>
    </w:p>
    <w:p w14:paraId="7830DD09" w14:textId="77777777" w:rsidR="007A5685" w:rsidRDefault="007A5685" w:rsidP="007A5685">
      <w:pPr>
        <w:pStyle w:val="ListParagraph"/>
        <w:numPr>
          <w:ilvl w:val="0"/>
          <w:numId w:val="39"/>
        </w:numPr>
        <w:spacing w:after="0"/>
        <w:ind w:firstLineChars="0"/>
      </w:pPr>
      <w:r>
        <w:t>For FWA:</w:t>
      </w:r>
    </w:p>
    <w:p w14:paraId="059CACAA" w14:textId="77777777" w:rsidR="007A5685" w:rsidRDefault="007A5685" w:rsidP="007A5685">
      <w:pPr>
        <w:pStyle w:val="ListParagraph"/>
        <w:numPr>
          <w:ilvl w:val="0"/>
          <w:numId w:val="38"/>
        </w:numPr>
        <w:spacing w:after="0"/>
        <w:ind w:firstLineChars="0"/>
      </w:pPr>
      <w:r>
        <w:t>PC1.5 (29dBm) with 4Tx</w:t>
      </w:r>
    </w:p>
    <w:p w14:paraId="6698BC1D" w14:textId="77E8DCA4" w:rsidR="007A5685" w:rsidRPr="00E05F51" w:rsidRDefault="007A5685" w:rsidP="007A5685">
      <w:pPr>
        <w:pStyle w:val="ListParagraph"/>
        <w:numPr>
          <w:ilvl w:val="0"/>
          <w:numId w:val="38"/>
        </w:numPr>
        <w:spacing w:after="0"/>
        <w:ind w:left="360" w:firstLineChars="0"/>
        <w:rPr>
          <w:rStyle w:val="Underrubrik2Char3"/>
          <w:rFonts w:ascii="Times New Roman" w:hAnsi="Times New Roman" w:cs="Times New Roman"/>
          <w:sz w:val="20"/>
          <w:lang w:eastAsia="en-GB"/>
        </w:rPr>
      </w:pPr>
      <w:r w:rsidRPr="00E05F51">
        <w:rPr>
          <w:rStyle w:val="Underrubrik2Char3"/>
          <w:rFonts w:ascii="Times New Roman" w:hAnsi="Times New Roman" w:cs="Times New Roman"/>
          <w:sz w:val="20"/>
          <w:lang w:eastAsia="en-GB"/>
        </w:rPr>
        <w:t xml:space="preserve">Minimum power </w:t>
      </w:r>
      <w:r>
        <w:rPr>
          <w:rStyle w:val="Underrubrik2Char3"/>
          <w:rFonts w:ascii="Times New Roman" w:hAnsi="Times New Roman" w:cs="Times New Roman"/>
          <w:sz w:val="20"/>
          <w:lang w:eastAsia="en-GB"/>
        </w:rPr>
        <w:t>is -40dBm for 20MHz CBW, -3</w:t>
      </w:r>
      <w:r w:rsidR="00AB5099">
        <w:rPr>
          <w:rStyle w:val="Underrubrik2Char3"/>
          <w:rFonts w:ascii="Times New Roman" w:hAnsi="Times New Roman" w:cs="Times New Roman"/>
          <w:sz w:val="20"/>
          <w:lang w:eastAsia="en-GB"/>
        </w:rPr>
        <w:t>3</w:t>
      </w:r>
      <w:r>
        <w:rPr>
          <w:rStyle w:val="Underrubrik2Char3"/>
          <w:rFonts w:ascii="Times New Roman" w:hAnsi="Times New Roman" w:cs="Times New Roman"/>
          <w:sz w:val="20"/>
          <w:lang w:eastAsia="en-GB"/>
        </w:rPr>
        <w:t>dBm for 100MHz and -30dBm for 200MHz.</w:t>
      </w:r>
    </w:p>
    <w:p w14:paraId="0C7593E2" w14:textId="77777777" w:rsidR="007A5685" w:rsidRDefault="007A5685" w:rsidP="007A5685">
      <w:pPr>
        <w:spacing w:after="0"/>
      </w:pPr>
    </w:p>
    <w:p w14:paraId="15B6F56F" w14:textId="77777777" w:rsidR="007A5685" w:rsidRDefault="007A5685" w:rsidP="007A5685">
      <w:pPr>
        <w:spacing w:after="0"/>
        <w:rPr>
          <w:rStyle w:val="h5Char"/>
        </w:rPr>
      </w:pPr>
      <w:r>
        <w:rPr>
          <w:rStyle w:val="h5Char"/>
        </w:rPr>
        <w:t>Spectral Mask, ACLR, Spurious emissions</w:t>
      </w:r>
    </w:p>
    <w:p w14:paraId="26F25CDF" w14:textId="77777777" w:rsidR="007A5685" w:rsidRPr="00D24A1F" w:rsidRDefault="007A5685" w:rsidP="007A5685">
      <w:pPr>
        <w:spacing w:after="0"/>
      </w:pPr>
    </w:p>
    <w:p w14:paraId="3AE19DAB" w14:textId="4C53DFF6" w:rsidR="007A5685" w:rsidRDefault="007A5685" w:rsidP="007A5685">
      <w:pPr>
        <w:spacing w:after="0"/>
      </w:pPr>
      <w:r w:rsidRPr="00D24A1F">
        <w:t xml:space="preserve">For </w:t>
      </w:r>
      <w:r>
        <w:t xml:space="preserve">the </w:t>
      </w:r>
      <w:r w:rsidR="004854FA">
        <w:t>7125-8400</w:t>
      </w:r>
      <w:r w:rsidRPr="00C62202">
        <w:t>MHz</w:t>
      </w:r>
      <w:r>
        <w:t xml:space="preserve"> based on n</w:t>
      </w:r>
      <w:r w:rsidR="004854FA">
        <w:t>104</w:t>
      </w:r>
      <w:r>
        <w:t>:</w:t>
      </w:r>
    </w:p>
    <w:p w14:paraId="7C6A8DF9" w14:textId="77777777" w:rsidR="007A5685" w:rsidRDefault="007A5685" w:rsidP="007A5685">
      <w:pPr>
        <w:pStyle w:val="ListParagraph"/>
        <w:numPr>
          <w:ilvl w:val="0"/>
          <w:numId w:val="40"/>
        </w:numPr>
        <w:spacing w:after="0"/>
        <w:ind w:firstLineChars="0"/>
      </w:pPr>
      <w:r>
        <w:t>the FR1 SEM mask is applicable</w:t>
      </w:r>
    </w:p>
    <w:p w14:paraId="1ED57608" w14:textId="77777777" w:rsidR="007A5685" w:rsidRDefault="007A5685" w:rsidP="007A5685">
      <w:pPr>
        <w:pStyle w:val="ListParagraph"/>
        <w:numPr>
          <w:ilvl w:val="0"/>
          <w:numId w:val="40"/>
        </w:numPr>
        <w:spacing w:after="0"/>
        <w:ind w:firstLineChars="0"/>
      </w:pPr>
      <w:r>
        <w:t>the FR1 ACLR of 30/31/31dBc for 23/26/29dBm, respectively, is applicable.</w:t>
      </w:r>
    </w:p>
    <w:p w14:paraId="7E1DCC05" w14:textId="18D29617" w:rsidR="007A5685" w:rsidRDefault="007A5685" w:rsidP="007A5685">
      <w:pPr>
        <w:pStyle w:val="ListParagraph"/>
        <w:numPr>
          <w:ilvl w:val="0"/>
          <w:numId w:val="40"/>
        </w:numPr>
        <w:spacing w:after="0"/>
        <w:ind w:firstLineChars="0"/>
      </w:pPr>
      <w:r>
        <w:t xml:space="preserve">The -30dBm/MHz spurious emissions </w:t>
      </w:r>
      <w:proofErr w:type="gramStart"/>
      <w:r>
        <w:t>is</w:t>
      </w:r>
      <w:proofErr w:type="gramEnd"/>
      <w:r>
        <w:t xml:space="preserve"> applicable.</w:t>
      </w:r>
    </w:p>
    <w:p w14:paraId="61D4A661" w14:textId="311E9D4D" w:rsidR="00674815" w:rsidRDefault="00674815" w:rsidP="00674815">
      <w:pPr>
        <w:spacing w:after="0"/>
      </w:pPr>
    </w:p>
    <w:p w14:paraId="7E855043" w14:textId="2EDB8354" w:rsidR="00674815" w:rsidRDefault="00674815" w:rsidP="00674815">
      <w:pPr>
        <w:spacing w:after="0"/>
      </w:pPr>
      <w:r>
        <w:t xml:space="preserve">However, in the same frequency range, the NR-U band n96 uses 27dB ACLR even for PC3 and the study for FR3 showed that ACLR could be relaxed even further down. It is of interest to have sharing studies to also consider at least 27dB ACLR as this may allow to compensate for the lower PA efficiency at higher frequencies due to lower gain per stage. </w:t>
      </w:r>
      <w:r w:rsidR="00352986">
        <w:t>Even with this slightly lower gain the current PA technology can achieve the FR1 requirements up to 8400MHz.</w:t>
      </w:r>
    </w:p>
    <w:p w14:paraId="5828E815" w14:textId="77777777" w:rsidR="007A5685" w:rsidRDefault="007A5685" w:rsidP="007A5685">
      <w:pPr>
        <w:spacing w:after="0"/>
      </w:pPr>
    </w:p>
    <w:p w14:paraId="684AD806" w14:textId="77777777" w:rsidR="00AB5099" w:rsidRPr="00DC0A79" w:rsidRDefault="00AB5099" w:rsidP="00AB5099">
      <w:pPr>
        <w:spacing w:after="0"/>
        <w:rPr>
          <w:b/>
          <w:bCs/>
        </w:rPr>
      </w:pPr>
      <w:r w:rsidRPr="00DC0A79">
        <w:rPr>
          <w:b/>
          <w:bCs/>
        </w:rPr>
        <w:t>Proposal on transmitter characteristics:</w:t>
      </w:r>
    </w:p>
    <w:p w14:paraId="1A4E4FA0" w14:textId="77777777" w:rsidR="00AB5099" w:rsidRDefault="00AB5099" w:rsidP="00AB5099">
      <w:pPr>
        <w:pStyle w:val="ListParagraph"/>
        <w:numPr>
          <w:ilvl w:val="0"/>
          <w:numId w:val="41"/>
        </w:numPr>
        <w:spacing w:after="0"/>
        <w:ind w:firstLineChars="0"/>
        <w:rPr>
          <w:b/>
          <w:bCs/>
        </w:rPr>
      </w:pPr>
      <w:r>
        <w:rPr>
          <w:b/>
          <w:bCs/>
        </w:rPr>
        <w:t>Baseline:</w:t>
      </w:r>
    </w:p>
    <w:p w14:paraId="495160C0" w14:textId="3649EF9A" w:rsidR="00AB5099" w:rsidRPr="00DC0A79" w:rsidRDefault="00AB5099" w:rsidP="00AB5099">
      <w:pPr>
        <w:pStyle w:val="ListParagraph"/>
        <w:numPr>
          <w:ilvl w:val="1"/>
          <w:numId w:val="41"/>
        </w:numPr>
        <w:spacing w:after="0"/>
        <w:ind w:firstLineChars="0"/>
        <w:rPr>
          <w:b/>
          <w:bCs/>
        </w:rPr>
      </w:pPr>
      <w:r w:rsidRPr="00DC0A79">
        <w:rPr>
          <w:b/>
          <w:bCs/>
        </w:rPr>
        <w:t>Power class is PC3(1Tx)</w:t>
      </w:r>
      <w:r>
        <w:rPr>
          <w:b/>
          <w:bCs/>
        </w:rPr>
        <w:t xml:space="preserve"> </w:t>
      </w:r>
      <w:r w:rsidRPr="00DC0A79">
        <w:rPr>
          <w:b/>
          <w:bCs/>
        </w:rPr>
        <w:t xml:space="preserve">at 23dBm maximum output power </w:t>
      </w:r>
      <w:r>
        <w:rPr>
          <w:b/>
          <w:bCs/>
        </w:rPr>
        <w:t>with 30dB ACLR</w:t>
      </w:r>
      <w:r w:rsidR="00352986">
        <w:rPr>
          <w:b/>
          <w:bCs/>
        </w:rPr>
        <w:t>.</w:t>
      </w:r>
      <w:r w:rsidR="00674815">
        <w:rPr>
          <w:b/>
          <w:bCs/>
        </w:rPr>
        <w:t xml:space="preserve"> but further evaluation of 27dB ACLR is of interest.</w:t>
      </w:r>
    </w:p>
    <w:p w14:paraId="51F9855C" w14:textId="77777777" w:rsidR="00AB5099" w:rsidRPr="00DC0A79" w:rsidRDefault="00AB5099" w:rsidP="00AB5099">
      <w:pPr>
        <w:pStyle w:val="ListParagraph"/>
        <w:numPr>
          <w:ilvl w:val="1"/>
          <w:numId w:val="41"/>
        </w:numPr>
        <w:spacing w:after="0"/>
        <w:ind w:firstLineChars="0"/>
        <w:rPr>
          <w:rStyle w:val="Underrubrik2Char3"/>
          <w:rFonts w:ascii="Times New Roman" w:hAnsi="Times New Roman" w:cs="Times New Roman"/>
          <w:b/>
          <w:bCs/>
          <w:sz w:val="20"/>
          <w:lang w:eastAsia="en-GB"/>
        </w:rPr>
      </w:pPr>
      <w:r w:rsidRPr="00DC0A79">
        <w:rPr>
          <w:rStyle w:val="Underrubrik2Char3"/>
          <w:rFonts w:ascii="Times New Roman" w:hAnsi="Times New Roman" w:cs="Times New Roman"/>
          <w:b/>
          <w:bCs/>
          <w:sz w:val="20"/>
          <w:lang w:eastAsia="en-GB"/>
        </w:rPr>
        <w:t>Minimum power is -40dBm for 20MHz CBW and -3</w:t>
      </w:r>
      <w:r>
        <w:rPr>
          <w:rStyle w:val="Underrubrik2Char3"/>
          <w:rFonts w:ascii="Times New Roman" w:hAnsi="Times New Roman" w:cs="Times New Roman"/>
          <w:b/>
          <w:bCs/>
          <w:sz w:val="20"/>
          <w:lang w:eastAsia="en-GB"/>
        </w:rPr>
        <w:t>3</w:t>
      </w:r>
      <w:r w:rsidRPr="00DC0A79">
        <w:rPr>
          <w:rStyle w:val="Underrubrik2Char3"/>
          <w:rFonts w:ascii="Times New Roman" w:hAnsi="Times New Roman" w:cs="Times New Roman"/>
          <w:b/>
          <w:bCs/>
          <w:sz w:val="20"/>
          <w:lang w:eastAsia="en-GB"/>
        </w:rPr>
        <w:t xml:space="preserve">dBm for </w:t>
      </w:r>
      <w:r>
        <w:rPr>
          <w:rStyle w:val="Underrubrik2Char3"/>
          <w:rFonts w:ascii="Times New Roman" w:hAnsi="Times New Roman" w:cs="Times New Roman"/>
          <w:b/>
          <w:bCs/>
          <w:sz w:val="20"/>
          <w:lang w:eastAsia="en-GB"/>
        </w:rPr>
        <w:t>1</w:t>
      </w:r>
      <w:r w:rsidRPr="00DC0A79">
        <w:rPr>
          <w:rStyle w:val="Underrubrik2Char3"/>
          <w:rFonts w:ascii="Times New Roman" w:hAnsi="Times New Roman" w:cs="Times New Roman"/>
          <w:b/>
          <w:bCs/>
          <w:sz w:val="20"/>
          <w:lang w:eastAsia="en-GB"/>
        </w:rPr>
        <w:t>00MHz.</w:t>
      </w:r>
    </w:p>
    <w:p w14:paraId="6C7DEB91" w14:textId="77777777" w:rsidR="00AB5099" w:rsidRPr="00DC0A79" w:rsidRDefault="00AB5099" w:rsidP="00AB5099">
      <w:pPr>
        <w:pStyle w:val="ListParagraph"/>
        <w:numPr>
          <w:ilvl w:val="1"/>
          <w:numId w:val="41"/>
        </w:numPr>
        <w:spacing w:after="0"/>
        <w:ind w:firstLineChars="0"/>
        <w:rPr>
          <w:b/>
          <w:bCs/>
        </w:rPr>
      </w:pPr>
      <w:r w:rsidRPr="00DC0A79">
        <w:rPr>
          <w:b/>
          <w:bCs/>
        </w:rPr>
        <w:t>the FR1 SEM mask is applicable</w:t>
      </w:r>
    </w:p>
    <w:p w14:paraId="35C30F04" w14:textId="77777777" w:rsidR="00AB5099" w:rsidRDefault="00AB5099" w:rsidP="00AB5099">
      <w:pPr>
        <w:pStyle w:val="ListParagraph"/>
        <w:numPr>
          <w:ilvl w:val="1"/>
          <w:numId w:val="41"/>
        </w:numPr>
        <w:spacing w:after="0"/>
        <w:ind w:firstLineChars="0"/>
        <w:rPr>
          <w:b/>
          <w:bCs/>
        </w:rPr>
      </w:pPr>
      <w:r w:rsidRPr="00DC0A79">
        <w:rPr>
          <w:b/>
          <w:bCs/>
        </w:rPr>
        <w:t>The -30dBm/MHz spurious emissions</w:t>
      </w:r>
      <w:r>
        <w:rPr>
          <w:b/>
          <w:bCs/>
        </w:rPr>
        <w:t xml:space="preserve"> level</w:t>
      </w:r>
      <w:r w:rsidRPr="00DC0A79">
        <w:rPr>
          <w:b/>
          <w:bCs/>
        </w:rPr>
        <w:t xml:space="preserve"> is applicable.</w:t>
      </w:r>
    </w:p>
    <w:p w14:paraId="65C4DECC" w14:textId="77777777" w:rsidR="001D54F5" w:rsidRDefault="00AB5099" w:rsidP="00AB5099">
      <w:pPr>
        <w:pStyle w:val="ListParagraph"/>
        <w:numPr>
          <w:ilvl w:val="0"/>
          <w:numId w:val="41"/>
        </w:numPr>
        <w:spacing w:after="0"/>
        <w:ind w:firstLineChars="0"/>
        <w:rPr>
          <w:b/>
          <w:bCs/>
        </w:rPr>
      </w:pPr>
      <w:r>
        <w:rPr>
          <w:b/>
          <w:bCs/>
        </w:rPr>
        <w:t xml:space="preserve">Optional: </w:t>
      </w:r>
    </w:p>
    <w:p w14:paraId="4DC463C7" w14:textId="68E14873" w:rsidR="001D54F5" w:rsidRPr="00DC0A79" w:rsidRDefault="001D54F5" w:rsidP="001D54F5">
      <w:pPr>
        <w:pStyle w:val="ListParagraph"/>
        <w:numPr>
          <w:ilvl w:val="1"/>
          <w:numId w:val="41"/>
        </w:numPr>
        <w:spacing w:after="0"/>
        <w:ind w:firstLineChars="0"/>
        <w:rPr>
          <w:b/>
          <w:bCs/>
        </w:rPr>
      </w:pPr>
      <w:r>
        <w:rPr>
          <w:b/>
          <w:bCs/>
        </w:rPr>
        <w:t>Further evaluation of 27dB ACLR for PC3</w:t>
      </w:r>
    </w:p>
    <w:p w14:paraId="1723D151" w14:textId="7CF889A1" w:rsidR="00AB5099" w:rsidRPr="009A2B20" w:rsidRDefault="00AB5099" w:rsidP="001D54F5">
      <w:pPr>
        <w:pStyle w:val="ListParagraph"/>
        <w:numPr>
          <w:ilvl w:val="1"/>
          <w:numId w:val="41"/>
        </w:numPr>
        <w:spacing w:after="0"/>
        <w:ind w:firstLineChars="0"/>
        <w:rPr>
          <w:b/>
          <w:bCs/>
        </w:rPr>
      </w:pPr>
      <w:r w:rsidRPr="00DC0A79">
        <w:rPr>
          <w:b/>
          <w:bCs/>
        </w:rPr>
        <w:t>Power class is PC2(1/2Tx) and PC1.5(2/4Tx) at 26/29dBm maximum output power respectively</w:t>
      </w:r>
      <w:r>
        <w:rPr>
          <w:b/>
          <w:bCs/>
        </w:rPr>
        <w:t xml:space="preserve"> with 31dB </w:t>
      </w:r>
      <w:r w:rsidRPr="009A2B20">
        <w:rPr>
          <w:b/>
          <w:bCs/>
        </w:rPr>
        <w:t>ACLR</w:t>
      </w:r>
      <w:r w:rsidR="00674815">
        <w:rPr>
          <w:b/>
          <w:bCs/>
        </w:rPr>
        <w:t xml:space="preserve"> (and lower if 27dB is acceptable for PC3)</w:t>
      </w:r>
      <w:r>
        <w:rPr>
          <w:b/>
          <w:bCs/>
        </w:rPr>
        <w:t>.</w:t>
      </w:r>
    </w:p>
    <w:p w14:paraId="1EE753A9" w14:textId="77777777" w:rsidR="007A5685" w:rsidRPr="00263576" w:rsidRDefault="007A5685" w:rsidP="007A5685">
      <w:pPr>
        <w:spacing w:after="0"/>
      </w:pPr>
    </w:p>
    <w:p w14:paraId="2B8141E1" w14:textId="77777777" w:rsidR="007A5685" w:rsidRDefault="007A5685" w:rsidP="007A5685">
      <w:pPr>
        <w:spacing w:after="0"/>
        <w:rPr>
          <w:rStyle w:val="Underrubrik2Char3"/>
        </w:rPr>
      </w:pPr>
      <w:r>
        <w:rPr>
          <w:rStyle w:val="Underrubrik2Char3"/>
        </w:rPr>
        <w:t>Receiver characteristics</w:t>
      </w:r>
      <w:r w:rsidRPr="00DF4E89">
        <w:rPr>
          <w:rStyle w:val="Underrubrik2Char3"/>
        </w:rPr>
        <w:t>:</w:t>
      </w:r>
    </w:p>
    <w:p w14:paraId="18C91328" w14:textId="77777777" w:rsidR="007A5685" w:rsidRDefault="007A5685" w:rsidP="007A5685">
      <w:pPr>
        <w:spacing w:after="0"/>
      </w:pPr>
    </w:p>
    <w:p w14:paraId="74F0A4C5" w14:textId="3FA0CF95" w:rsidR="007A5685" w:rsidRDefault="007A5685" w:rsidP="007A5685">
      <w:pPr>
        <w:spacing w:after="0"/>
      </w:pPr>
      <w:r w:rsidRPr="0092212E">
        <w:t>For the receiver</w:t>
      </w:r>
      <w:r>
        <w:t>,</w:t>
      </w:r>
      <w:r w:rsidRPr="0092212E">
        <w:t xml:space="preserve"> 4Rx should be mandatory </w:t>
      </w:r>
      <w:r>
        <w:t>as for all bands &gt; 3.3GHz including n</w:t>
      </w:r>
      <w:r w:rsidR="00AB5099">
        <w:t>104</w:t>
      </w:r>
      <w:r>
        <w:t xml:space="preserve">, </w:t>
      </w:r>
      <w:r w:rsidRPr="0092212E">
        <w:t xml:space="preserve">and </w:t>
      </w:r>
      <w:r>
        <w:t>6/</w:t>
      </w:r>
      <w:r w:rsidRPr="0092212E">
        <w:t>8Rx</w:t>
      </w:r>
      <w:r>
        <w:t xml:space="preserve"> </w:t>
      </w:r>
      <w:r w:rsidR="004E175A">
        <w:t xml:space="preserve">and 4x4 MIMO </w:t>
      </w:r>
      <w:r>
        <w:t>is also</w:t>
      </w:r>
      <w:r w:rsidRPr="0092212E">
        <w:t xml:space="preserve"> </w:t>
      </w:r>
      <w:r>
        <w:t>an option.</w:t>
      </w:r>
    </w:p>
    <w:p w14:paraId="4EEDFF18" w14:textId="77777777" w:rsidR="007A5685" w:rsidRPr="0092212E" w:rsidRDefault="007A5685" w:rsidP="007A5685">
      <w:pPr>
        <w:spacing w:after="0"/>
      </w:pPr>
    </w:p>
    <w:p w14:paraId="0011539E" w14:textId="6B502B6B" w:rsidR="00263576" w:rsidRDefault="00263576" w:rsidP="00263576">
      <w:pPr>
        <w:spacing w:after="0"/>
        <w:rPr>
          <w:rStyle w:val="h5Char"/>
        </w:rPr>
      </w:pPr>
      <w:r>
        <w:rPr>
          <w:rStyle w:val="h5Char"/>
        </w:rPr>
        <w:t>Noise Figure</w:t>
      </w:r>
    </w:p>
    <w:p w14:paraId="7D9E9916" w14:textId="4863CC84" w:rsidR="00263576" w:rsidRDefault="00263576" w:rsidP="00263576">
      <w:pPr>
        <w:spacing w:after="0"/>
        <w:rPr>
          <w:rStyle w:val="h5Char"/>
        </w:rPr>
      </w:pPr>
    </w:p>
    <w:p w14:paraId="5936EF60" w14:textId="4A268B55" w:rsidR="00263576" w:rsidRDefault="00263576" w:rsidP="00352986">
      <w:pPr>
        <w:spacing w:after="0"/>
      </w:pPr>
      <w:r w:rsidRPr="00263576">
        <w:t>For n104 (just below 7.125-8.</w:t>
      </w:r>
      <w:r w:rsidR="00352986">
        <w:t>4</w:t>
      </w:r>
      <w:r w:rsidRPr="00263576">
        <w:t xml:space="preserve">GHz range), </w:t>
      </w:r>
      <w:r w:rsidR="00D341D8">
        <w:t>t</w:t>
      </w:r>
      <w:r w:rsidR="007F146B">
        <w:t>he current REFSENS is based on 12.3dB NF</w:t>
      </w:r>
      <w:r w:rsidR="00555F4A">
        <w:t>,</w:t>
      </w:r>
      <w:r w:rsidR="00D341D8">
        <w:t xml:space="preserve"> including the BB implementation margins</w:t>
      </w:r>
      <w:r w:rsidR="007F146B">
        <w:t>. However, for n104</w:t>
      </w:r>
      <w:r w:rsidR="00555F4A">
        <w:t>,</w:t>
      </w:r>
      <w:r w:rsidR="007F146B">
        <w:t xml:space="preserve"> there is an additional impact due to the sharing of the wideband 5-15-7.125GHz filter in the early implementations. Given the small bandwidth of both the </w:t>
      </w:r>
      <w:r w:rsidR="007F146B" w:rsidRPr="00C62202">
        <w:t>7125-8400MHz</w:t>
      </w:r>
      <w:r w:rsidR="007F146B">
        <w:t xml:space="preserve"> range, </w:t>
      </w:r>
      <w:r w:rsidR="00D341D8">
        <w:t xml:space="preserve">and no high Q filtering required, </w:t>
      </w:r>
      <w:r w:rsidR="007F146B">
        <w:t xml:space="preserve">a better number </w:t>
      </w:r>
      <w:r w:rsidR="00352986">
        <w:t xml:space="preserve">of 11dB NF </w:t>
      </w:r>
      <w:r w:rsidR="007F146B">
        <w:t>may be targeted</w:t>
      </w:r>
      <w:r w:rsidR="00352986">
        <w:t xml:space="preserve"> if there is a dedicated RF path for </w:t>
      </w:r>
    </w:p>
    <w:p w14:paraId="43BC1EC9" w14:textId="77777777" w:rsidR="00352986" w:rsidRDefault="00352986" w:rsidP="00352986">
      <w:pPr>
        <w:pStyle w:val="ListParagraph"/>
        <w:spacing w:after="0"/>
        <w:ind w:left="720" w:firstLineChars="0" w:firstLine="0"/>
      </w:pPr>
    </w:p>
    <w:p w14:paraId="6993A7DD" w14:textId="6CA4C59A" w:rsidR="00263576" w:rsidRDefault="00263576" w:rsidP="00263576">
      <w:pPr>
        <w:spacing w:after="0"/>
        <w:rPr>
          <w:rStyle w:val="h5Char"/>
        </w:rPr>
      </w:pPr>
      <w:r w:rsidRPr="00263576">
        <w:rPr>
          <w:rStyle w:val="h5Char"/>
        </w:rPr>
        <w:t>Blocking response</w:t>
      </w:r>
    </w:p>
    <w:p w14:paraId="083D87DB" w14:textId="3B91870B" w:rsidR="00263576" w:rsidRDefault="00263576" w:rsidP="00263576">
      <w:pPr>
        <w:spacing w:after="0"/>
        <w:rPr>
          <w:rStyle w:val="h5Char"/>
        </w:rPr>
      </w:pPr>
    </w:p>
    <w:p w14:paraId="51281688" w14:textId="665240F8" w:rsidR="00352986" w:rsidRPr="00B97D62" w:rsidRDefault="00352986" w:rsidP="00352986">
      <w:pPr>
        <w:spacing w:after="0"/>
      </w:pPr>
      <w:r>
        <w:t>With a focus</w:t>
      </w:r>
      <w:r w:rsidRPr="00263576">
        <w:t xml:space="preserve"> on the RFFE related performance, OOB blocking </w:t>
      </w:r>
      <w:r>
        <w:t xml:space="preserve">is the main parameter of concern: For the 7125-8400MHz range, given the small relative bandwidth </w:t>
      </w:r>
      <w:r w:rsidR="001D54F5">
        <w:t>the</w:t>
      </w:r>
      <w:r>
        <w:t xml:space="preserve"> n104 blocking performance can be the starting point.</w:t>
      </w:r>
    </w:p>
    <w:p w14:paraId="4BE8D081" w14:textId="3D93BC3B" w:rsidR="00263576" w:rsidRPr="00263576" w:rsidRDefault="00263576" w:rsidP="00263576">
      <w:pPr>
        <w:spacing w:after="0"/>
        <w:rPr>
          <w:rStyle w:val="h5Char"/>
        </w:rPr>
      </w:pPr>
    </w:p>
    <w:p w14:paraId="67A903B7" w14:textId="384FBE7D" w:rsidR="00263576" w:rsidRPr="00263576" w:rsidRDefault="00263576" w:rsidP="00263576">
      <w:pPr>
        <w:spacing w:after="0"/>
        <w:rPr>
          <w:rStyle w:val="h5Char"/>
        </w:rPr>
      </w:pPr>
      <w:r w:rsidRPr="00263576">
        <w:rPr>
          <w:rStyle w:val="h5Char"/>
        </w:rPr>
        <w:t>ACS</w:t>
      </w:r>
      <w:r>
        <w:rPr>
          <w:rStyle w:val="h5Char"/>
        </w:rPr>
        <w:t xml:space="preserve"> </w:t>
      </w:r>
    </w:p>
    <w:p w14:paraId="0D916C1D" w14:textId="5FE7EEBF" w:rsidR="00263576" w:rsidRDefault="00263576" w:rsidP="00263576">
      <w:pPr>
        <w:spacing w:after="0"/>
      </w:pPr>
    </w:p>
    <w:p w14:paraId="5FBEF2D2" w14:textId="0CD60CDE" w:rsidR="00263576" w:rsidRDefault="00263576" w:rsidP="00263576">
      <w:pPr>
        <w:spacing w:after="0"/>
      </w:pPr>
      <w:r>
        <w:t xml:space="preserve">Although not directly related to the RFFE performance, we </w:t>
      </w:r>
      <w:r w:rsidR="00555F4A">
        <w:t xml:space="preserve">believe it is </w:t>
      </w:r>
      <w:r w:rsidR="00352986">
        <w:t>advisable</w:t>
      </w:r>
      <w:r>
        <w:t xml:space="preserve"> to adopt the current ACS </w:t>
      </w:r>
      <w:r w:rsidR="00AE728A">
        <w:t>of n104 band for the 7.125-8.</w:t>
      </w:r>
      <w:r w:rsidR="00352986">
        <w:t>4</w:t>
      </w:r>
      <w:r w:rsidR="00AE728A">
        <w:t>GHz range</w:t>
      </w:r>
      <w:r w:rsidR="00352986">
        <w:t>.</w:t>
      </w:r>
    </w:p>
    <w:p w14:paraId="7806FEE3" w14:textId="3F6D43ED" w:rsidR="00352986" w:rsidRDefault="00352986" w:rsidP="00263576">
      <w:pPr>
        <w:spacing w:after="0"/>
      </w:pPr>
    </w:p>
    <w:p w14:paraId="1A9B11D9" w14:textId="77777777" w:rsidR="00352986" w:rsidRPr="00DC0A79" w:rsidRDefault="00352986" w:rsidP="00352986">
      <w:pPr>
        <w:spacing w:after="0"/>
        <w:rPr>
          <w:b/>
          <w:bCs/>
        </w:rPr>
      </w:pPr>
      <w:r w:rsidRPr="00DC0A79">
        <w:rPr>
          <w:b/>
          <w:bCs/>
        </w:rPr>
        <w:t xml:space="preserve">Proposal on </w:t>
      </w:r>
      <w:r>
        <w:rPr>
          <w:b/>
          <w:bCs/>
        </w:rPr>
        <w:t>receiver</w:t>
      </w:r>
      <w:r w:rsidRPr="00DC0A79">
        <w:rPr>
          <w:b/>
          <w:bCs/>
        </w:rPr>
        <w:t xml:space="preserve"> characteristics:</w:t>
      </w:r>
    </w:p>
    <w:p w14:paraId="4A088095" w14:textId="77777777" w:rsidR="00352986" w:rsidRDefault="00352986" w:rsidP="00352986">
      <w:pPr>
        <w:pStyle w:val="ListParagraph"/>
        <w:numPr>
          <w:ilvl w:val="0"/>
          <w:numId w:val="41"/>
        </w:numPr>
        <w:spacing w:after="0"/>
        <w:ind w:firstLineChars="0"/>
        <w:rPr>
          <w:b/>
          <w:bCs/>
        </w:rPr>
      </w:pPr>
      <w:r>
        <w:rPr>
          <w:b/>
          <w:bCs/>
        </w:rPr>
        <w:t>Baseline:</w:t>
      </w:r>
    </w:p>
    <w:p w14:paraId="4339AA4C" w14:textId="61654E2D" w:rsidR="00352986" w:rsidRDefault="00352986" w:rsidP="00352986">
      <w:pPr>
        <w:pStyle w:val="ListParagraph"/>
        <w:numPr>
          <w:ilvl w:val="1"/>
          <w:numId w:val="41"/>
        </w:numPr>
        <w:spacing w:after="0"/>
        <w:ind w:firstLineChars="0"/>
        <w:rPr>
          <w:b/>
          <w:bCs/>
        </w:rPr>
      </w:pPr>
      <w:r>
        <w:rPr>
          <w:b/>
          <w:bCs/>
        </w:rPr>
        <w:t>4Rx with NF of 1</w:t>
      </w:r>
      <w:r w:rsidR="001D54F5">
        <w:rPr>
          <w:b/>
          <w:bCs/>
        </w:rPr>
        <w:t>2</w:t>
      </w:r>
      <w:r>
        <w:rPr>
          <w:b/>
          <w:bCs/>
        </w:rPr>
        <w:t>.</w:t>
      </w:r>
      <w:r w:rsidR="001D54F5">
        <w:rPr>
          <w:b/>
          <w:bCs/>
        </w:rPr>
        <w:t>3</w:t>
      </w:r>
      <w:r>
        <w:rPr>
          <w:b/>
          <w:bCs/>
        </w:rPr>
        <w:t>dB based on -9</w:t>
      </w:r>
      <w:r w:rsidR="001D54F5">
        <w:rPr>
          <w:b/>
          <w:bCs/>
        </w:rPr>
        <w:t>0</w:t>
      </w:r>
      <w:r>
        <w:rPr>
          <w:b/>
          <w:bCs/>
        </w:rPr>
        <w:t>.</w:t>
      </w:r>
      <w:r w:rsidR="001D54F5">
        <w:rPr>
          <w:b/>
          <w:bCs/>
        </w:rPr>
        <w:t>7</w:t>
      </w:r>
      <w:r>
        <w:rPr>
          <w:b/>
          <w:bCs/>
        </w:rPr>
        <w:t xml:space="preserve">dBm REFSENS for </w:t>
      </w:r>
      <w:r w:rsidR="001D54F5">
        <w:rPr>
          <w:b/>
          <w:bCs/>
        </w:rPr>
        <w:t>2</w:t>
      </w:r>
      <w:r>
        <w:rPr>
          <w:b/>
          <w:bCs/>
        </w:rPr>
        <w:t>0MHz and 15kHz SCS</w:t>
      </w:r>
      <w:r w:rsidR="001D54F5">
        <w:rPr>
          <w:b/>
          <w:bCs/>
        </w:rPr>
        <w:t xml:space="preserve"> of n104</w:t>
      </w:r>
    </w:p>
    <w:p w14:paraId="1646FB1B" w14:textId="77777777" w:rsidR="00352986" w:rsidRPr="00DC0A79" w:rsidRDefault="00352986" w:rsidP="00352986">
      <w:pPr>
        <w:pStyle w:val="ListParagraph"/>
        <w:numPr>
          <w:ilvl w:val="1"/>
          <w:numId w:val="41"/>
        </w:numPr>
        <w:spacing w:after="0"/>
        <w:ind w:firstLineChars="0"/>
        <w:rPr>
          <w:rStyle w:val="Underrubrik2Char3"/>
          <w:rFonts w:ascii="Times New Roman" w:hAnsi="Times New Roman" w:cs="Times New Roman"/>
          <w:b/>
          <w:bCs/>
          <w:sz w:val="20"/>
          <w:lang w:eastAsia="en-GB"/>
        </w:rPr>
      </w:pPr>
      <w:r>
        <w:rPr>
          <w:rStyle w:val="Underrubrik2Char3"/>
          <w:rFonts w:ascii="Times New Roman" w:hAnsi="Times New Roman" w:cs="Times New Roman"/>
          <w:b/>
          <w:bCs/>
          <w:sz w:val="20"/>
          <w:lang w:eastAsia="en-GB"/>
        </w:rPr>
        <w:t>ACS and Blocking as for bands &gt;3300MHz in 38.101-1 sections 7.5.and 7.6</w:t>
      </w:r>
    </w:p>
    <w:p w14:paraId="55857C25" w14:textId="77777777" w:rsidR="001D54F5" w:rsidRDefault="00352986" w:rsidP="00352986">
      <w:pPr>
        <w:pStyle w:val="ListParagraph"/>
        <w:numPr>
          <w:ilvl w:val="0"/>
          <w:numId w:val="41"/>
        </w:numPr>
        <w:spacing w:after="0"/>
        <w:ind w:firstLineChars="0"/>
        <w:rPr>
          <w:b/>
          <w:bCs/>
        </w:rPr>
      </w:pPr>
      <w:r>
        <w:rPr>
          <w:b/>
          <w:bCs/>
        </w:rPr>
        <w:t xml:space="preserve">Optional: </w:t>
      </w:r>
    </w:p>
    <w:p w14:paraId="3C1BF7F3" w14:textId="49EEA385" w:rsidR="00352986" w:rsidRPr="009A2B20" w:rsidRDefault="00352986" w:rsidP="001D54F5">
      <w:pPr>
        <w:pStyle w:val="ListParagraph"/>
        <w:numPr>
          <w:ilvl w:val="1"/>
          <w:numId w:val="41"/>
        </w:numPr>
        <w:spacing w:after="0"/>
        <w:ind w:firstLineChars="0"/>
        <w:rPr>
          <w:b/>
          <w:bCs/>
        </w:rPr>
      </w:pPr>
      <w:r>
        <w:rPr>
          <w:b/>
          <w:bCs/>
        </w:rPr>
        <w:t>6/8Rx</w:t>
      </w:r>
      <w:r w:rsidR="004E175A">
        <w:rPr>
          <w:b/>
          <w:bCs/>
        </w:rPr>
        <w:t xml:space="preserve"> and 4x4 DL MIMO</w:t>
      </w:r>
    </w:p>
    <w:p w14:paraId="21DFF14F" w14:textId="77777777" w:rsidR="001D54F5" w:rsidRPr="00DC0A79" w:rsidRDefault="001D54F5" w:rsidP="001D54F5">
      <w:pPr>
        <w:pStyle w:val="ListParagraph"/>
        <w:numPr>
          <w:ilvl w:val="1"/>
          <w:numId w:val="41"/>
        </w:numPr>
        <w:spacing w:after="0"/>
        <w:ind w:firstLineChars="0"/>
        <w:rPr>
          <w:b/>
          <w:bCs/>
        </w:rPr>
      </w:pPr>
      <w:r>
        <w:rPr>
          <w:b/>
          <w:bCs/>
        </w:rPr>
        <w:t>NF of 11dB can be evaluated if a dedicated RF path is used for the 7125-8400MHz frequency range</w:t>
      </w:r>
    </w:p>
    <w:p w14:paraId="5DD39F81" w14:textId="77777777" w:rsidR="00352986" w:rsidRPr="00263576" w:rsidRDefault="00352986" w:rsidP="00263576">
      <w:pPr>
        <w:spacing w:after="0"/>
      </w:pPr>
    </w:p>
    <w:p w14:paraId="058C35C6" w14:textId="77777777" w:rsidR="00674815" w:rsidRDefault="00A266B6" w:rsidP="00674815">
      <w:pPr>
        <w:pStyle w:val="Heading2"/>
        <w:rPr>
          <w:rFonts w:eastAsia="Arial"/>
          <w:lang w:eastAsia="zh-CN"/>
        </w:rPr>
      </w:pPr>
      <w:r>
        <w:rPr>
          <w:rFonts w:eastAsia="Arial"/>
          <w:lang w:eastAsia="zh-CN"/>
        </w:rPr>
        <w:t xml:space="preserve">2.2 </w:t>
      </w:r>
      <w:r w:rsidR="00674815">
        <w:rPr>
          <w:rFonts w:eastAsia="Arial"/>
          <w:lang w:eastAsia="zh-CN"/>
        </w:rPr>
        <w:t>Proposed UE parameters for ITU WP5D LS answer</w:t>
      </w:r>
    </w:p>
    <w:p w14:paraId="35CFAB0B" w14:textId="48D52404" w:rsidR="00674815" w:rsidRDefault="00674815" w:rsidP="00674815">
      <w:pPr>
        <w:spacing w:after="0"/>
      </w:pPr>
      <w:r>
        <w:t xml:space="preserve">Our answer to WP5D is collected it in Table 1 and based on extrapolating from n104 baseline performance. This table is </w:t>
      </w:r>
      <w:proofErr w:type="gramStart"/>
      <w:r>
        <w:t>similar to</w:t>
      </w:r>
      <w:proofErr w:type="gramEnd"/>
      <w:r>
        <w:t xml:space="preserve"> the one proposed in the LS, but the focus is on the System and UE aspect on the 7125-8400MHz frequency range.</w:t>
      </w:r>
    </w:p>
    <w:p w14:paraId="7AE18D00" w14:textId="77777777" w:rsidR="00674815" w:rsidRDefault="00674815" w:rsidP="00674815">
      <w:pPr>
        <w:spacing w:after="0"/>
      </w:pPr>
    </w:p>
    <w:p w14:paraId="39EB2832" w14:textId="4B3B6FBB" w:rsidR="00674815" w:rsidRPr="00674815" w:rsidRDefault="00674815" w:rsidP="00674815">
      <w:pPr>
        <w:spacing w:after="0"/>
        <w:rPr>
          <w:b/>
          <w:bCs/>
        </w:rPr>
      </w:pPr>
      <w:r w:rsidRPr="00674815">
        <w:rPr>
          <w:b/>
          <w:bCs/>
        </w:rPr>
        <w:t xml:space="preserve">Proposal: following table is used for the answer to ITU WP5D on </w:t>
      </w:r>
      <w:r>
        <w:rPr>
          <w:b/>
          <w:bCs/>
        </w:rPr>
        <w:t>7125</w:t>
      </w:r>
      <w:r w:rsidRPr="00674815">
        <w:rPr>
          <w:b/>
          <w:bCs/>
        </w:rPr>
        <w:t>-</w:t>
      </w:r>
      <w:r>
        <w:rPr>
          <w:b/>
          <w:bCs/>
        </w:rPr>
        <w:t>84</w:t>
      </w:r>
      <w:r w:rsidRPr="00674815">
        <w:rPr>
          <w:b/>
          <w:bCs/>
        </w:rPr>
        <w:t>00MHz frequency range based on n79</w:t>
      </w:r>
    </w:p>
    <w:p w14:paraId="0D71CEEC" w14:textId="77777777" w:rsidR="00674815" w:rsidRDefault="00674815" w:rsidP="00674815">
      <w:pPr>
        <w:spacing w:after="0"/>
      </w:pPr>
    </w:p>
    <w:p w14:paraId="621BF585" w14:textId="301CC032" w:rsidR="00674815" w:rsidRDefault="00674815" w:rsidP="0067481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UE and system parameter for </w:t>
      </w:r>
      <w:r w:rsidRPr="00674815">
        <w:t xml:space="preserve">7125-8400MHz </w:t>
      </w:r>
      <w:r>
        <w:t>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674815" w:rsidRPr="00410F95" w14:paraId="76E37B42" w14:textId="77777777" w:rsidTr="007477D8">
        <w:trPr>
          <w:cantSplit/>
          <w:trHeight w:val="60"/>
          <w:tblHeader/>
          <w:jc w:val="center"/>
        </w:trPr>
        <w:tc>
          <w:tcPr>
            <w:tcW w:w="254" w:type="pct"/>
            <w:vAlign w:val="center"/>
          </w:tcPr>
          <w:p w14:paraId="65A6DB96" w14:textId="77777777" w:rsidR="00674815" w:rsidRPr="00410F95" w:rsidRDefault="00674815"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4D42F563" w14:textId="77777777" w:rsidR="00674815" w:rsidRPr="00410F95" w:rsidRDefault="00674815"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4" w:type="pct"/>
          </w:tcPr>
          <w:p w14:paraId="1CCCC663" w14:textId="0521F9E4" w:rsidR="00674815" w:rsidRPr="00410F95" w:rsidRDefault="00674815" w:rsidP="007477D8">
            <w:pPr>
              <w:keepNext/>
              <w:spacing w:before="80" w:after="80"/>
              <w:jc w:val="center"/>
              <w:rPr>
                <w:rFonts w:asciiTheme="minorHAnsi" w:eastAsia="MS Mincho" w:hAnsiTheme="minorHAnsi" w:cstheme="minorHAnsi"/>
                <w:b/>
                <w:sz w:val="18"/>
                <w:szCs w:val="18"/>
              </w:rPr>
            </w:pPr>
            <w:r w:rsidRPr="00674815">
              <w:rPr>
                <w:rFonts w:asciiTheme="minorHAnsi" w:eastAsia="MS Mincho" w:hAnsiTheme="minorHAnsi" w:cstheme="minorHAnsi"/>
                <w:b/>
                <w:sz w:val="18"/>
                <w:szCs w:val="18"/>
              </w:rPr>
              <w:t xml:space="preserve">7125-8400MHz </w:t>
            </w:r>
            <w:r>
              <w:rPr>
                <w:rFonts w:asciiTheme="minorHAnsi" w:eastAsia="MS Mincho" w:hAnsiTheme="minorHAnsi" w:cstheme="minorHAnsi"/>
                <w:b/>
                <w:sz w:val="18"/>
                <w:szCs w:val="18"/>
              </w:rPr>
              <w:t>frequency range</w:t>
            </w:r>
          </w:p>
        </w:tc>
      </w:tr>
      <w:tr w:rsidR="00674815" w:rsidRPr="00410F95" w14:paraId="34089AAA" w14:textId="77777777" w:rsidTr="007477D8">
        <w:trPr>
          <w:cantSplit/>
          <w:trHeight w:val="60"/>
          <w:jc w:val="center"/>
        </w:trPr>
        <w:tc>
          <w:tcPr>
            <w:tcW w:w="254" w:type="pct"/>
            <w:shd w:val="clear" w:color="auto" w:fill="auto"/>
          </w:tcPr>
          <w:p w14:paraId="0FFC9521"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67F1DA18"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4" w:type="pct"/>
          </w:tcPr>
          <w:p w14:paraId="4448B305" w14:textId="77777777" w:rsidR="00674815" w:rsidRPr="00C40439"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674815" w:rsidRPr="00410F95" w14:paraId="2ABFC256" w14:textId="77777777" w:rsidTr="007477D8">
        <w:trPr>
          <w:cantSplit/>
          <w:jc w:val="center"/>
        </w:trPr>
        <w:tc>
          <w:tcPr>
            <w:tcW w:w="254" w:type="pct"/>
          </w:tcPr>
          <w:p w14:paraId="4922290D"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3E8DA187"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4" w:type="pct"/>
          </w:tcPr>
          <w:p w14:paraId="5A7A8EA9" w14:textId="581375F6"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2</w:t>
            </w:r>
            <w:r w:rsidRPr="00410F95">
              <w:rPr>
                <w:rFonts w:asciiTheme="minorHAnsi" w:eastAsia="MS Mincho" w:hAnsiTheme="minorHAnsi" w:cstheme="minorHAnsi"/>
                <w:sz w:val="18"/>
                <w:szCs w:val="18"/>
              </w:rPr>
              <w:t xml:space="preserve">0 – </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r>
              <w:rPr>
                <w:rFonts w:asciiTheme="minorHAnsi" w:eastAsia="MS Mincho" w:hAnsiTheme="minorHAnsi" w:cstheme="minorHAnsi"/>
                <w:sz w:val="18"/>
                <w:szCs w:val="18"/>
              </w:rPr>
              <w:t xml:space="preserve"> with 30KHz SCS</w:t>
            </w:r>
          </w:p>
        </w:tc>
      </w:tr>
      <w:tr w:rsidR="00674815" w:rsidRPr="00410F95" w14:paraId="0465BE42" w14:textId="77777777" w:rsidTr="007477D8">
        <w:trPr>
          <w:cantSplit/>
          <w:jc w:val="center"/>
        </w:trPr>
        <w:tc>
          <w:tcPr>
            <w:tcW w:w="254" w:type="pct"/>
          </w:tcPr>
          <w:p w14:paraId="198F2806"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23FF2C4C"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4" w:type="pct"/>
          </w:tcPr>
          <w:p w14:paraId="0F532958"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98% spectrum</w:t>
            </w:r>
            <w:r>
              <w:rPr>
                <w:rFonts w:asciiTheme="minorHAnsi" w:eastAsia="MS Mincho" w:hAnsiTheme="minorHAnsi" w:cstheme="minorHAnsi"/>
                <w:sz w:val="18"/>
                <w:szCs w:val="18"/>
              </w:rPr>
              <w:t xml:space="preserve"> utilization</w:t>
            </w:r>
          </w:p>
        </w:tc>
      </w:tr>
      <w:tr w:rsidR="00674815" w:rsidRPr="00410F95" w14:paraId="1CE06796" w14:textId="77777777" w:rsidTr="007477D8">
        <w:trPr>
          <w:cantSplit/>
          <w:jc w:val="center"/>
        </w:trPr>
        <w:tc>
          <w:tcPr>
            <w:tcW w:w="254" w:type="pct"/>
          </w:tcPr>
          <w:p w14:paraId="4E40A0AC"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1531" w:type="pct"/>
          </w:tcPr>
          <w:p w14:paraId="2060D741"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4" w:type="pct"/>
          </w:tcPr>
          <w:p w14:paraId="3E2E9A40"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1Tx</w:t>
            </w:r>
          </w:p>
        </w:tc>
      </w:tr>
      <w:tr w:rsidR="00674815" w:rsidRPr="00410F95" w14:paraId="1F75EF9E" w14:textId="77777777" w:rsidTr="007477D8">
        <w:trPr>
          <w:cantSplit/>
          <w:trHeight w:val="242"/>
          <w:jc w:val="center"/>
        </w:trPr>
        <w:tc>
          <w:tcPr>
            <w:tcW w:w="254" w:type="pct"/>
          </w:tcPr>
          <w:p w14:paraId="67F2B344"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64D4265F"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4" w:type="pct"/>
          </w:tcPr>
          <w:p w14:paraId="39D0EF37"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w:t>
            </w:r>
            <w:r>
              <w:rPr>
                <w:rFonts w:asciiTheme="minorHAnsi" w:eastAsia="MS Mincho" w:hAnsiTheme="minorHAnsi" w:cstheme="minorHAnsi"/>
                <w:sz w:val="18"/>
                <w:szCs w:val="18"/>
              </w:rPr>
              <w:t>C</w:t>
            </w:r>
            <w:r w:rsidRPr="00410F95">
              <w:rPr>
                <w:rFonts w:asciiTheme="minorHAnsi" w:eastAsia="MS Mincho" w:hAnsiTheme="minorHAnsi" w:cstheme="minorHAnsi"/>
                <w:sz w:val="18"/>
                <w:szCs w:val="18"/>
              </w:rPr>
              <w:t>max</w:t>
            </w:r>
            <w:proofErr w:type="spellEnd"/>
            <w:r w:rsidRPr="00410F95">
              <w:rPr>
                <w:rFonts w:asciiTheme="minorHAnsi" w:eastAsia="MS Mincho" w:hAnsiTheme="minorHAnsi" w:cstheme="minorHAnsi"/>
                <w:sz w:val="18"/>
                <w:szCs w:val="18"/>
              </w:rPr>
              <w:t>: 23</w:t>
            </w:r>
            <w:r>
              <w:rPr>
                <w:rFonts w:asciiTheme="minorHAnsi" w:eastAsia="MS Mincho" w:hAnsiTheme="minorHAnsi" w:cstheme="minorHAnsi"/>
                <w:sz w:val="18"/>
                <w:szCs w:val="18"/>
              </w:rPr>
              <w:t xml:space="preserve">dBm, </w:t>
            </w: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-3</w:t>
            </w:r>
            <w:r>
              <w:rPr>
                <w:rFonts w:asciiTheme="minorHAnsi" w:eastAsia="MS Mincho" w:hAnsiTheme="minorHAnsi" w:cstheme="minorHAnsi"/>
                <w:sz w:val="18"/>
                <w:szCs w:val="18"/>
              </w:rPr>
              <w:t>3</w:t>
            </w:r>
            <w:r w:rsidRPr="00410F95">
              <w:rPr>
                <w:rFonts w:asciiTheme="minorHAnsi" w:eastAsia="MS Mincho" w:hAnsiTheme="minorHAnsi" w:cstheme="minorHAnsi"/>
                <w:sz w:val="18"/>
                <w:szCs w:val="18"/>
              </w:rPr>
              <w:t>dBm/</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p>
        </w:tc>
      </w:tr>
      <w:tr w:rsidR="00674815" w:rsidRPr="00410F95" w14:paraId="5C8959C2" w14:textId="77777777" w:rsidTr="007477D8">
        <w:trPr>
          <w:cantSplit/>
          <w:jc w:val="center"/>
        </w:trPr>
        <w:tc>
          <w:tcPr>
            <w:tcW w:w="254" w:type="pct"/>
          </w:tcPr>
          <w:p w14:paraId="0A7643B0"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760F6EC2"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4" w:type="pct"/>
          </w:tcPr>
          <w:p w14:paraId="4918EEAE"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Same as </w:t>
            </w:r>
            <w:r>
              <w:rPr>
                <w:rFonts w:asciiTheme="minorHAnsi" w:eastAsia="MS Mincho" w:hAnsiTheme="minorHAnsi" w:cstheme="minorHAnsi"/>
                <w:sz w:val="18"/>
                <w:szCs w:val="18"/>
              </w:rPr>
              <w:t xml:space="preserve">NR </w:t>
            </w:r>
            <w:r w:rsidRPr="00410F95">
              <w:rPr>
                <w:rFonts w:asciiTheme="minorHAnsi" w:eastAsia="MS Mincho" w:hAnsiTheme="minorHAnsi" w:cstheme="minorHAnsi"/>
                <w:sz w:val="18"/>
                <w:szCs w:val="18"/>
              </w:rPr>
              <w:t>FR1</w:t>
            </w:r>
            <w:r>
              <w:rPr>
                <w:rFonts w:asciiTheme="minorHAnsi" w:eastAsia="MS Mincho" w:hAnsiTheme="minorHAnsi" w:cstheme="minorHAnsi"/>
                <w:sz w:val="18"/>
                <w:szCs w:val="18"/>
              </w:rPr>
              <w:t xml:space="preserve"> SEM in section 6.5 of 38.101-1 (-10/-13/-25dBm/MHz steps)</w:t>
            </w:r>
          </w:p>
        </w:tc>
      </w:tr>
      <w:tr w:rsidR="00674815" w:rsidRPr="00410F95" w14:paraId="5D90158E" w14:textId="77777777" w:rsidTr="007477D8">
        <w:trPr>
          <w:cantSplit/>
          <w:jc w:val="center"/>
        </w:trPr>
        <w:tc>
          <w:tcPr>
            <w:tcW w:w="254" w:type="pct"/>
          </w:tcPr>
          <w:p w14:paraId="1C454B6F"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296BA0A4"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4" w:type="pct"/>
          </w:tcPr>
          <w:p w14:paraId="20FE79B7" w14:textId="168C20CA"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w:t>
            </w:r>
            <w:r>
              <w:rPr>
                <w:rFonts w:asciiTheme="minorHAnsi" w:eastAsia="MS Mincho" w:hAnsiTheme="minorHAnsi" w:cstheme="minorHAnsi"/>
                <w:sz w:val="18"/>
                <w:szCs w:val="18"/>
              </w:rPr>
              <w:t>dB (possibly 27dB based on FR3 studies)</w:t>
            </w:r>
          </w:p>
        </w:tc>
      </w:tr>
      <w:tr w:rsidR="00674815" w:rsidRPr="00410F95" w14:paraId="418D988A" w14:textId="77777777" w:rsidTr="007477D8">
        <w:trPr>
          <w:cantSplit/>
          <w:jc w:val="center"/>
        </w:trPr>
        <w:tc>
          <w:tcPr>
            <w:tcW w:w="254" w:type="pct"/>
          </w:tcPr>
          <w:p w14:paraId="7B97CBA3"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096C315E"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4" w:type="pct"/>
          </w:tcPr>
          <w:p w14:paraId="16AE8E16"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-30dBm/MHz </w:t>
            </w:r>
            <w:r>
              <w:rPr>
                <w:rFonts w:asciiTheme="minorHAnsi" w:eastAsia="MS Mincho" w:hAnsiTheme="minorHAnsi" w:cstheme="minorHAnsi"/>
                <w:sz w:val="18"/>
                <w:szCs w:val="18"/>
              </w:rPr>
              <w:t xml:space="preserve">from 1GHz to </w:t>
            </w:r>
            <w:r w:rsidRPr="00410F95">
              <w:rPr>
                <w:rFonts w:asciiTheme="minorHAnsi" w:eastAsia="MS Mincho" w:hAnsiTheme="minorHAnsi" w:cstheme="minorHAnsi"/>
                <w:sz w:val="18"/>
                <w:szCs w:val="18"/>
              </w:rPr>
              <w:t>12.75GHz</w:t>
            </w:r>
          </w:p>
        </w:tc>
      </w:tr>
      <w:tr w:rsidR="00674815" w:rsidRPr="00410F95" w14:paraId="56D6DB89" w14:textId="77777777" w:rsidTr="007477D8">
        <w:trPr>
          <w:cantSplit/>
          <w:jc w:val="center"/>
        </w:trPr>
        <w:tc>
          <w:tcPr>
            <w:tcW w:w="254" w:type="pct"/>
          </w:tcPr>
          <w:p w14:paraId="7021C8F6"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5B27759C"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4" w:type="pct"/>
          </w:tcPr>
          <w:p w14:paraId="13D7BF69"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Pr>
                <w:rFonts w:asciiTheme="minorHAnsi" w:eastAsia="MS Mincho" w:hAnsiTheme="minorHAnsi" w:cstheme="minorHAnsi"/>
                <w:sz w:val="18"/>
                <w:szCs w:val="18"/>
              </w:rPr>
              <w:t>dBm +/- 2dB</w:t>
            </w:r>
          </w:p>
        </w:tc>
      </w:tr>
      <w:tr w:rsidR="00674815" w:rsidRPr="00410F95" w14:paraId="1498586B" w14:textId="77777777" w:rsidTr="007477D8">
        <w:trPr>
          <w:cantSplit/>
          <w:jc w:val="center"/>
        </w:trPr>
        <w:tc>
          <w:tcPr>
            <w:tcW w:w="254" w:type="pct"/>
          </w:tcPr>
          <w:p w14:paraId="0BB1000C"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205B87B4"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4" w:type="pct"/>
          </w:tcPr>
          <w:p w14:paraId="7271D8D5"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4Rx</w:t>
            </w:r>
          </w:p>
        </w:tc>
      </w:tr>
      <w:tr w:rsidR="00674815" w:rsidRPr="00410F95" w14:paraId="20E9D4C5" w14:textId="77777777" w:rsidTr="007477D8">
        <w:trPr>
          <w:cantSplit/>
          <w:jc w:val="center"/>
        </w:trPr>
        <w:tc>
          <w:tcPr>
            <w:tcW w:w="254" w:type="pct"/>
          </w:tcPr>
          <w:p w14:paraId="3384D039"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0934DBE6"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4" w:type="pct"/>
          </w:tcPr>
          <w:p w14:paraId="4BE4BB14" w14:textId="48D8F1B6" w:rsidR="0067481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1</w:t>
            </w:r>
            <w:r w:rsidR="00352986">
              <w:rPr>
                <w:rFonts w:asciiTheme="minorHAnsi" w:eastAsia="MS Mincho" w:hAnsiTheme="minorHAnsi" w:cstheme="minorHAnsi"/>
                <w:sz w:val="18"/>
                <w:szCs w:val="18"/>
              </w:rPr>
              <w:t>2</w:t>
            </w:r>
            <w:r>
              <w:rPr>
                <w:rFonts w:asciiTheme="minorHAnsi" w:eastAsia="MS Mincho" w:hAnsiTheme="minorHAnsi" w:cstheme="minorHAnsi"/>
                <w:sz w:val="18"/>
                <w:szCs w:val="18"/>
              </w:rPr>
              <w:t>.2dB for 3GPP 2RX REFSENS minimum requirement</w:t>
            </w:r>
            <w:r w:rsidR="00352986">
              <w:rPr>
                <w:rFonts w:asciiTheme="minorHAnsi" w:eastAsia="MS Mincho" w:hAnsiTheme="minorHAnsi" w:cstheme="minorHAnsi"/>
                <w:sz w:val="18"/>
                <w:szCs w:val="18"/>
              </w:rPr>
              <w:t xml:space="preserve"> based on n104 and sharing RF path with </w:t>
            </w:r>
            <w:r w:rsidR="001D54F5">
              <w:rPr>
                <w:rFonts w:asciiTheme="minorHAnsi" w:eastAsia="MS Mincho" w:hAnsiTheme="minorHAnsi" w:cstheme="minorHAnsi"/>
                <w:sz w:val="18"/>
                <w:szCs w:val="18"/>
              </w:rPr>
              <w:t>5.15-7.125GHz bands</w:t>
            </w:r>
            <w:r>
              <w:rPr>
                <w:rFonts w:asciiTheme="minorHAnsi" w:eastAsia="MS Mincho" w:hAnsiTheme="minorHAnsi" w:cstheme="minorHAnsi"/>
                <w:sz w:val="18"/>
                <w:szCs w:val="18"/>
              </w:rPr>
              <w:t>.</w:t>
            </w:r>
            <w:r w:rsidR="001D54F5">
              <w:rPr>
                <w:rFonts w:asciiTheme="minorHAnsi" w:eastAsia="MS Mincho" w:hAnsiTheme="minorHAnsi" w:cstheme="minorHAnsi"/>
                <w:sz w:val="18"/>
                <w:szCs w:val="18"/>
              </w:rPr>
              <w:t xml:space="preserve"> 11dB if dedicated path.</w:t>
            </w:r>
          </w:p>
        </w:tc>
      </w:tr>
      <w:tr w:rsidR="00674815" w:rsidRPr="00410F95" w14:paraId="07C1B71B" w14:textId="77777777" w:rsidTr="007477D8">
        <w:trPr>
          <w:cantSplit/>
          <w:jc w:val="center"/>
        </w:trPr>
        <w:tc>
          <w:tcPr>
            <w:tcW w:w="254" w:type="pct"/>
          </w:tcPr>
          <w:p w14:paraId="45944FA0"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65BF8098"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4" w:type="pct"/>
          </w:tcPr>
          <w:p w14:paraId="7EB52E64" w14:textId="1413421A"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-85.5dBm for 100MHz</w:t>
            </w:r>
            <w:r w:rsidR="001D54F5">
              <w:rPr>
                <w:rFonts w:asciiTheme="minorHAnsi" w:eastAsia="MS Mincho" w:hAnsiTheme="minorHAnsi" w:cstheme="minorHAnsi"/>
                <w:sz w:val="18"/>
                <w:szCs w:val="18"/>
              </w:rPr>
              <w:t xml:space="preserve"> 2Rx REFSENS based on n104</w:t>
            </w:r>
          </w:p>
        </w:tc>
      </w:tr>
      <w:tr w:rsidR="00674815" w:rsidRPr="00410F95" w14:paraId="4D9F193D" w14:textId="77777777" w:rsidTr="007477D8">
        <w:trPr>
          <w:cantSplit/>
          <w:jc w:val="center"/>
        </w:trPr>
        <w:tc>
          <w:tcPr>
            <w:tcW w:w="254" w:type="pct"/>
          </w:tcPr>
          <w:p w14:paraId="2D9A3531"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0FF75CFD"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bookmarkStart w:id="3" w:name="_Hlk159249760"/>
            <w:r w:rsidRPr="00410F95">
              <w:rPr>
                <w:rFonts w:asciiTheme="minorHAnsi" w:eastAsia="MS Mincho" w:hAnsiTheme="minorHAnsi" w:cstheme="minorHAnsi"/>
                <w:sz w:val="18"/>
                <w:szCs w:val="18"/>
              </w:rPr>
              <w:t>Blocking response</w:t>
            </w:r>
            <w:bookmarkEnd w:id="3"/>
          </w:p>
        </w:tc>
        <w:tc>
          <w:tcPr>
            <w:tcW w:w="3214" w:type="pct"/>
          </w:tcPr>
          <w:p w14:paraId="1FB714A1"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7.6 of 38.101-1)</w:t>
            </w:r>
          </w:p>
        </w:tc>
      </w:tr>
      <w:tr w:rsidR="00674815" w:rsidRPr="00410F95" w14:paraId="14EF4D5E" w14:textId="77777777" w:rsidTr="007477D8">
        <w:trPr>
          <w:cantSplit/>
          <w:jc w:val="center"/>
        </w:trPr>
        <w:tc>
          <w:tcPr>
            <w:tcW w:w="254" w:type="pct"/>
            <w:tcBorders>
              <w:bottom w:val="single" w:sz="4" w:space="0" w:color="auto"/>
            </w:tcBorders>
          </w:tcPr>
          <w:p w14:paraId="6B980E34"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4365C0F3"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4" w:type="pct"/>
            <w:tcBorders>
              <w:bottom w:val="single" w:sz="4" w:space="0" w:color="auto"/>
            </w:tcBorders>
          </w:tcPr>
          <w:p w14:paraId="31A7FF06" w14:textId="77777777" w:rsidR="00674815" w:rsidRPr="00410F95" w:rsidRDefault="0067481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7.5 of 38.101-1)</w:t>
            </w:r>
          </w:p>
        </w:tc>
      </w:tr>
    </w:tbl>
    <w:p w14:paraId="3A1423CF" w14:textId="02CDF746" w:rsidR="006C0252" w:rsidRPr="00343AA7" w:rsidRDefault="006C0252" w:rsidP="00446528">
      <w:pPr>
        <w:pStyle w:val="Heading1"/>
        <w:numPr>
          <w:ilvl w:val="0"/>
          <w:numId w:val="1"/>
        </w:numPr>
        <w:tabs>
          <w:tab w:val="num" w:pos="0"/>
        </w:tabs>
        <w:ind w:left="567" w:hanging="567"/>
      </w:pPr>
      <w:r>
        <w:t>Conclusion</w:t>
      </w:r>
    </w:p>
    <w:p w14:paraId="3E4B5AB8" w14:textId="2E8B2797" w:rsidR="00674815" w:rsidRDefault="00674815" w:rsidP="00674815">
      <w:pPr>
        <w:spacing w:after="0"/>
      </w:pPr>
      <w:r>
        <w:t>In this contribution we have discussed the baseline and optional performance parameters for the 7125-8400MHz frequency range with the following proposals</w:t>
      </w:r>
    </w:p>
    <w:p w14:paraId="6FED47EA" w14:textId="77777777" w:rsidR="001D54F5" w:rsidRDefault="001D54F5" w:rsidP="001D54F5">
      <w:pPr>
        <w:spacing w:after="0"/>
        <w:rPr>
          <w:b/>
          <w:bCs/>
        </w:rPr>
      </w:pPr>
    </w:p>
    <w:p w14:paraId="01E6620B" w14:textId="23683606" w:rsidR="001D54F5" w:rsidRPr="00EC5C28" w:rsidRDefault="001D54F5" w:rsidP="001D54F5">
      <w:pPr>
        <w:spacing w:after="0"/>
        <w:rPr>
          <w:b/>
          <w:bCs/>
        </w:rPr>
      </w:pPr>
      <w:r w:rsidRPr="00EC5C28">
        <w:rPr>
          <w:b/>
          <w:bCs/>
        </w:rPr>
        <w:t>Proposal on duplex method:</w:t>
      </w:r>
    </w:p>
    <w:p w14:paraId="7E4BF3EB" w14:textId="77777777" w:rsidR="001D54F5" w:rsidRPr="00EC5C28" w:rsidRDefault="001D54F5" w:rsidP="001D54F5">
      <w:pPr>
        <w:pStyle w:val="ListParagraph"/>
        <w:numPr>
          <w:ilvl w:val="0"/>
          <w:numId w:val="36"/>
        </w:numPr>
        <w:spacing w:after="0"/>
        <w:ind w:firstLineChars="0"/>
        <w:rPr>
          <w:b/>
          <w:bCs/>
        </w:rPr>
      </w:pPr>
      <w:r>
        <w:rPr>
          <w:b/>
          <w:bCs/>
        </w:rPr>
        <w:t xml:space="preserve">Baseline: </w:t>
      </w:r>
      <w:r w:rsidRPr="00EC5C28">
        <w:rPr>
          <w:b/>
          <w:bCs/>
        </w:rPr>
        <w:t xml:space="preserve">The </w:t>
      </w:r>
      <w:r>
        <w:rPr>
          <w:b/>
          <w:bCs/>
        </w:rPr>
        <w:t>7125</w:t>
      </w:r>
      <w:r w:rsidRPr="00EC5C28">
        <w:rPr>
          <w:b/>
          <w:bCs/>
        </w:rPr>
        <w:t>-</w:t>
      </w:r>
      <w:r>
        <w:rPr>
          <w:b/>
          <w:bCs/>
        </w:rPr>
        <w:t xml:space="preserve">8400 </w:t>
      </w:r>
      <w:r w:rsidRPr="00EC5C28">
        <w:rPr>
          <w:b/>
          <w:bCs/>
        </w:rPr>
        <w:t>MHz range is based on TDD</w:t>
      </w:r>
    </w:p>
    <w:p w14:paraId="42D979DB" w14:textId="77777777" w:rsidR="001D54F5" w:rsidRDefault="001D54F5" w:rsidP="001D54F5">
      <w:pPr>
        <w:pStyle w:val="ListParagraph"/>
        <w:numPr>
          <w:ilvl w:val="0"/>
          <w:numId w:val="36"/>
        </w:numPr>
        <w:spacing w:after="0"/>
        <w:ind w:firstLineChars="0"/>
        <w:rPr>
          <w:b/>
          <w:bCs/>
        </w:rPr>
      </w:pPr>
      <w:r>
        <w:rPr>
          <w:b/>
          <w:bCs/>
        </w:rPr>
        <w:t>Optional:</w:t>
      </w:r>
    </w:p>
    <w:p w14:paraId="2C249E4D" w14:textId="77777777" w:rsidR="001D54F5" w:rsidRPr="00EC5C28" w:rsidRDefault="001D54F5" w:rsidP="001D54F5">
      <w:pPr>
        <w:pStyle w:val="ListParagraph"/>
        <w:numPr>
          <w:ilvl w:val="1"/>
          <w:numId w:val="36"/>
        </w:numPr>
        <w:spacing w:after="0"/>
        <w:ind w:firstLineChars="0"/>
        <w:rPr>
          <w:b/>
          <w:bCs/>
        </w:rPr>
      </w:pPr>
      <w:r w:rsidRPr="00EC5C28">
        <w:rPr>
          <w:b/>
          <w:bCs/>
        </w:rPr>
        <w:t>SBFD on the BS side is considered</w:t>
      </w:r>
    </w:p>
    <w:p w14:paraId="13D9BE5A" w14:textId="77777777" w:rsidR="001D54F5" w:rsidRPr="00EC5C28" w:rsidRDefault="001D54F5" w:rsidP="001D54F5">
      <w:pPr>
        <w:pStyle w:val="ListParagraph"/>
        <w:numPr>
          <w:ilvl w:val="1"/>
          <w:numId w:val="36"/>
        </w:numPr>
        <w:spacing w:after="0"/>
        <w:ind w:firstLineChars="0"/>
        <w:rPr>
          <w:b/>
          <w:bCs/>
        </w:rPr>
      </w:pPr>
      <w:r w:rsidRPr="00EC5C28">
        <w:rPr>
          <w:b/>
          <w:bCs/>
        </w:rPr>
        <w:t>SBFD on the UE side is not specified in 3GPP but could be considered at a later stage for a limited UL/DL dynamic range (away from maximum output power and REFSENS power for UL/DL respectively)</w:t>
      </w:r>
    </w:p>
    <w:p w14:paraId="6263911F" w14:textId="77777777" w:rsidR="001D54F5" w:rsidRDefault="001D54F5" w:rsidP="001D54F5">
      <w:pPr>
        <w:spacing w:after="0"/>
        <w:rPr>
          <w:b/>
          <w:bCs/>
        </w:rPr>
      </w:pPr>
    </w:p>
    <w:p w14:paraId="595723D8" w14:textId="4DDE40AA" w:rsidR="001D54F5" w:rsidRPr="00E05F51" w:rsidRDefault="001D54F5" w:rsidP="001D54F5">
      <w:pPr>
        <w:spacing w:after="0"/>
        <w:rPr>
          <w:b/>
          <w:bCs/>
        </w:rPr>
      </w:pPr>
      <w:r w:rsidRPr="00E05F51">
        <w:rPr>
          <w:b/>
          <w:bCs/>
        </w:rPr>
        <w:t>Proposal on CBW, SU:</w:t>
      </w:r>
    </w:p>
    <w:p w14:paraId="7F070389" w14:textId="77777777" w:rsidR="001D54F5" w:rsidRPr="00E05F51" w:rsidRDefault="001D54F5" w:rsidP="001D54F5">
      <w:pPr>
        <w:pStyle w:val="ListParagraph"/>
        <w:numPr>
          <w:ilvl w:val="0"/>
          <w:numId w:val="37"/>
        </w:numPr>
        <w:spacing w:after="0"/>
        <w:ind w:firstLineChars="0"/>
        <w:rPr>
          <w:b/>
          <w:bCs/>
        </w:rPr>
      </w:pPr>
      <w:r>
        <w:rPr>
          <w:b/>
          <w:bCs/>
        </w:rPr>
        <w:t xml:space="preserve">Baseline: </w:t>
      </w:r>
      <w:r w:rsidRPr="00E05F51">
        <w:rPr>
          <w:b/>
          <w:bCs/>
        </w:rPr>
        <w:t xml:space="preserve">Channel bandwidth range is </w:t>
      </w:r>
      <w:r>
        <w:rPr>
          <w:b/>
          <w:bCs/>
        </w:rPr>
        <w:t>2</w:t>
      </w:r>
      <w:r w:rsidRPr="00E05F51">
        <w:rPr>
          <w:b/>
          <w:bCs/>
        </w:rPr>
        <w:t xml:space="preserve">0-100MHz by </w:t>
      </w:r>
      <w:r>
        <w:rPr>
          <w:b/>
          <w:bCs/>
        </w:rPr>
        <w:t>2</w:t>
      </w:r>
      <w:r w:rsidRPr="00E05F51">
        <w:rPr>
          <w:b/>
          <w:bCs/>
        </w:rPr>
        <w:t xml:space="preserve">0MHz </w:t>
      </w:r>
      <w:r>
        <w:rPr>
          <w:b/>
          <w:bCs/>
        </w:rPr>
        <w:t xml:space="preserve">steps and </w:t>
      </w:r>
      <w:r w:rsidRPr="00E05F51">
        <w:rPr>
          <w:b/>
          <w:bCs/>
        </w:rPr>
        <w:t>nominally using 30kHz SCS</w:t>
      </w:r>
      <w:r>
        <w:rPr>
          <w:b/>
          <w:bCs/>
        </w:rPr>
        <w:t xml:space="preserve"> with up to 98% Spectrum utilisation (signal BW).</w:t>
      </w:r>
    </w:p>
    <w:p w14:paraId="4B1F9874" w14:textId="77777777" w:rsidR="001D54F5" w:rsidRDefault="001D54F5" w:rsidP="001D54F5">
      <w:pPr>
        <w:pStyle w:val="ListParagraph"/>
        <w:numPr>
          <w:ilvl w:val="0"/>
          <w:numId w:val="37"/>
        </w:numPr>
        <w:spacing w:after="0"/>
        <w:ind w:firstLineChars="0"/>
        <w:rPr>
          <w:b/>
          <w:bCs/>
        </w:rPr>
      </w:pPr>
      <w:r>
        <w:rPr>
          <w:b/>
          <w:bCs/>
        </w:rPr>
        <w:t>Optional:</w:t>
      </w:r>
    </w:p>
    <w:p w14:paraId="16287362" w14:textId="77777777" w:rsidR="001D54F5" w:rsidRPr="00E05F51" w:rsidRDefault="001D54F5" w:rsidP="001D54F5">
      <w:pPr>
        <w:pStyle w:val="ListParagraph"/>
        <w:numPr>
          <w:ilvl w:val="1"/>
          <w:numId w:val="37"/>
        </w:numPr>
        <w:spacing w:after="0"/>
        <w:ind w:firstLineChars="0"/>
        <w:rPr>
          <w:b/>
          <w:bCs/>
        </w:rPr>
      </w:pPr>
      <w:r w:rsidRPr="00E05F51">
        <w:rPr>
          <w:b/>
          <w:bCs/>
        </w:rPr>
        <w:t>Channel bandwidth can be extended up to 200MHz with 60kHz SCS</w:t>
      </w:r>
      <w:r>
        <w:rPr>
          <w:b/>
          <w:bCs/>
        </w:rPr>
        <w:t xml:space="preserve"> and similar SU</w:t>
      </w:r>
    </w:p>
    <w:p w14:paraId="28DF36E4" w14:textId="77777777" w:rsidR="001D54F5" w:rsidRPr="00E05F51" w:rsidRDefault="001D54F5" w:rsidP="001D54F5">
      <w:pPr>
        <w:pStyle w:val="ListParagraph"/>
        <w:numPr>
          <w:ilvl w:val="1"/>
          <w:numId w:val="37"/>
        </w:numPr>
        <w:spacing w:after="0"/>
        <w:ind w:firstLineChars="0"/>
        <w:rPr>
          <w:b/>
          <w:bCs/>
        </w:rPr>
      </w:pPr>
      <w:r w:rsidRPr="00E05F51">
        <w:rPr>
          <w:b/>
          <w:bCs/>
        </w:rPr>
        <w:t>Using contiguous intra-band CA:</w:t>
      </w:r>
    </w:p>
    <w:p w14:paraId="16499CD3" w14:textId="77777777" w:rsidR="001D54F5" w:rsidRPr="00E05F51" w:rsidRDefault="001D54F5" w:rsidP="001D54F5">
      <w:pPr>
        <w:pStyle w:val="ListParagraph"/>
        <w:numPr>
          <w:ilvl w:val="2"/>
          <w:numId w:val="37"/>
        </w:numPr>
        <w:spacing w:after="0"/>
        <w:ind w:firstLineChars="0"/>
        <w:rPr>
          <w:b/>
          <w:bCs/>
        </w:rPr>
      </w:pPr>
      <w:r w:rsidRPr="00E05F51">
        <w:rPr>
          <w:b/>
          <w:bCs/>
        </w:rPr>
        <w:t>400MH</w:t>
      </w:r>
      <w:r>
        <w:rPr>
          <w:b/>
          <w:bCs/>
        </w:rPr>
        <w:t>z</w:t>
      </w:r>
      <w:r w:rsidRPr="00E05F51">
        <w:rPr>
          <w:b/>
          <w:bCs/>
        </w:rPr>
        <w:t xml:space="preserve"> can be supported in DL with 4x100Hz or 2x200MHz</w:t>
      </w:r>
    </w:p>
    <w:p w14:paraId="211215E2" w14:textId="77777777" w:rsidR="001D54F5" w:rsidRPr="00E05F51" w:rsidRDefault="001D54F5" w:rsidP="001D54F5">
      <w:pPr>
        <w:pStyle w:val="ListParagraph"/>
        <w:numPr>
          <w:ilvl w:val="2"/>
          <w:numId w:val="37"/>
        </w:numPr>
        <w:spacing w:after="0"/>
        <w:ind w:firstLineChars="0"/>
        <w:rPr>
          <w:b/>
          <w:bCs/>
        </w:rPr>
      </w:pPr>
      <w:r w:rsidRPr="00E05F51">
        <w:rPr>
          <w:b/>
          <w:bCs/>
        </w:rPr>
        <w:t xml:space="preserve">200MHz and 400MHz can be supported in UL with 2x100MHz and 2x200MHz respectively. </w:t>
      </w:r>
    </w:p>
    <w:p w14:paraId="44601243" w14:textId="77777777" w:rsidR="001D54F5" w:rsidRDefault="001D54F5" w:rsidP="001D54F5">
      <w:pPr>
        <w:spacing w:after="0"/>
        <w:rPr>
          <w:b/>
          <w:bCs/>
        </w:rPr>
      </w:pPr>
    </w:p>
    <w:p w14:paraId="611A3298" w14:textId="250ED076" w:rsidR="001D54F5" w:rsidRPr="00DC0A79" w:rsidRDefault="001D54F5" w:rsidP="001D54F5">
      <w:pPr>
        <w:spacing w:after="0"/>
        <w:rPr>
          <w:b/>
          <w:bCs/>
        </w:rPr>
      </w:pPr>
      <w:r w:rsidRPr="00DC0A79">
        <w:rPr>
          <w:b/>
          <w:bCs/>
        </w:rPr>
        <w:lastRenderedPageBreak/>
        <w:t>Proposal on transmitter characteristics:</w:t>
      </w:r>
    </w:p>
    <w:p w14:paraId="4513D1E0" w14:textId="77777777" w:rsidR="001D54F5" w:rsidRDefault="001D54F5" w:rsidP="001D54F5">
      <w:pPr>
        <w:pStyle w:val="ListParagraph"/>
        <w:numPr>
          <w:ilvl w:val="0"/>
          <w:numId w:val="41"/>
        </w:numPr>
        <w:spacing w:after="0"/>
        <w:ind w:firstLineChars="0"/>
        <w:rPr>
          <w:b/>
          <w:bCs/>
        </w:rPr>
      </w:pPr>
      <w:r>
        <w:rPr>
          <w:b/>
          <w:bCs/>
        </w:rPr>
        <w:t>Baseline:</w:t>
      </w:r>
    </w:p>
    <w:p w14:paraId="2467645B" w14:textId="77777777" w:rsidR="001D54F5" w:rsidRPr="00DC0A79" w:rsidRDefault="001D54F5" w:rsidP="001D54F5">
      <w:pPr>
        <w:pStyle w:val="ListParagraph"/>
        <w:numPr>
          <w:ilvl w:val="1"/>
          <w:numId w:val="41"/>
        </w:numPr>
        <w:spacing w:after="0"/>
        <w:ind w:firstLineChars="0"/>
        <w:rPr>
          <w:b/>
          <w:bCs/>
        </w:rPr>
      </w:pPr>
      <w:r w:rsidRPr="00DC0A79">
        <w:rPr>
          <w:b/>
          <w:bCs/>
        </w:rPr>
        <w:t>Power class is PC3(1Tx)</w:t>
      </w:r>
      <w:r>
        <w:rPr>
          <w:b/>
          <w:bCs/>
        </w:rPr>
        <w:t xml:space="preserve"> </w:t>
      </w:r>
      <w:r w:rsidRPr="00DC0A79">
        <w:rPr>
          <w:b/>
          <w:bCs/>
        </w:rPr>
        <w:t xml:space="preserve">at 23dBm maximum output power </w:t>
      </w:r>
      <w:r>
        <w:rPr>
          <w:b/>
          <w:bCs/>
        </w:rPr>
        <w:t>with 30dB ACLR. but further evaluation of 27dB ACLR is of interest.</w:t>
      </w:r>
    </w:p>
    <w:p w14:paraId="2D81B2B4" w14:textId="77777777" w:rsidR="001D54F5" w:rsidRPr="00DC0A79" w:rsidRDefault="001D54F5" w:rsidP="001D54F5">
      <w:pPr>
        <w:pStyle w:val="ListParagraph"/>
        <w:numPr>
          <w:ilvl w:val="1"/>
          <w:numId w:val="41"/>
        </w:numPr>
        <w:spacing w:after="0"/>
        <w:ind w:firstLineChars="0"/>
        <w:rPr>
          <w:rStyle w:val="Underrubrik2Char3"/>
          <w:rFonts w:ascii="Times New Roman" w:hAnsi="Times New Roman" w:cs="Times New Roman"/>
          <w:b/>
          <w:bCs/>
          <w:sz w:val="20"/>
          <w:lang w:eastAsia="en-GB"/>
        </w:rPr>
      </w:pPr>
      <w:r w:rsidRPr="00DC0A79">
        <w:rPr>
          <w:rStyle w:val="Underrubrik2Char3"/>
          <w:rFonts w:ascii="Times New Roman" w:hAnsi="Times New Roman" w:cs="Times New Roman"/>
          <w:b/>
          <w:bCs/>
          <w:sz w:val="20"/>
          <w:lang w:eastAsia="en-GB"/>
        </w:rPr>
        <w:t>Minimum power is -40dBm for 20MHz CBW and -3</w:t>
      </w:r>
      <w:r>
        <w:rPr>
          <w:rStyle w:val="Underrubrik2Char3"/>
          <w:rFonts w:ascii="Times New Roman" w:hAnsi="Times New Roman" w:cs="Times New Roman"/>
          <w:b/>
          <w:bCs/>
          <w:sz w:val="20"/>
          <w:lang w:eastAsia="en-GB"/>
        </w:rPr>
        <w:t>3</w:t>
      </w:r>
      <w:r w:rsidRPr="00DC0A79">
        <w:rPr>
          <w:rStyle w:val="Underrubrik2Char3"/>
          <w:rFonts w:ascii="Times New Roman" w:hAnsi="Times New Roman" w:cs="Times New Roman"/>
          <w:b/>
          <w:bCs/>
          <w:sz w:val="20"/>
          <w:lang w:eastAsia="en-GB"/>
        </w:rPr>
        <w:t xml:space="preserve">dBm for </w:t>
      </w:r>
      <w:r>
        <w:rPr>
          <w:rStyle w:val="Underrubrik2Char3"/>
          <w:rFonts w:ascii="Times New Roman" w:hAnsi="Times New Roman" w:cs="Times New Roman"/>
          <w:b/>
          <w:bCs/>
          <w:sz w:val="20"/>
          <w:lang w:eastAsia="en-GB"/>
        </w:rPr>
        <w:t>1</w:t>
      </w:r>
      <w:r w:rsidRPr="00DC0A79">
        <w:rPr>
          <w:rStyle w:val="Underrubrik2Char3"/>
          <w:rFonts w:ascii="Times New Roman" w:hAnsi="Times New Roman" w:cs="Times New Roman"/>
          <w:b/>
          <w:bCs/>
          <w:sz w:val="20"/>
          <w:lang w:eastAsia="en-GB"/>
        </w:rPr>
        <w:t>00MHz.</w:t>
      </w:r>
    </w:p>
    <w:p w14:paraId="63B16D58" w14:textId="77777777" w:rsidR="001D54F5" w:rsidRPr="00DC0A79" w:rsidRDefault="001D54F5" w:rsidP="001D54F5">
      <w:pPr>
        <w:pStyle w:val="ListParagraph"/>
        <w:numPr>
          <w:ilvl w:val="1"/>
          <w:numId w:val="41"/>
        </w:numPr>
        <w:spacing w:after="0"/>
        <w:ind w:firstLineChars="0"/>
        <w:rPr>
          <w:b/>
          <w:bCs/>
        </w:rPr>
      </w:pPr>
      <w:r w:rsidRPr="00DC0A79">
        <w:rPr>
          <w:b/>
          <w:bCs/>
        </w:rPr>
        <w:t>the FR1 SEM mask is applicable</w:t>
      </w:r>
    </w:p>
    <w:p w14:paraId="28BCAD86" w14:textId="77777777" w:rsidR="001D54F5" w:rsidRDefault="001D54F5" w:rsidP="001D54F5">
      <w:pPr>
        <w:pStyle w:val="ListParagraph"/>
        <w:numPr>
          <w:ilvl w:val="1"/>
          <w:numId w:val="41"/>
        </w:numPr>
        <w:spacing w:after="0"/>
        <w:ind w:firstLineChars="0"/>
        <w:rPr>
          <w:b/>
          <w:bCs/>
        </w:rPr>
      </w:pPr>
      <w:r w:rsidRPr="00DC0A79">
        <w:rPr>
          <w:b/>
          <w:bCs/>
        </w:rPr>
        <w:t>The -30dBm/MHz spurious emissions</w:t>
      </w:r>
      <w:r>
        <w:rPr>
          <w:b/>
          <w:bCs/>
        </w:rPr>
        <w:t xml:space="preserve"> level</w:t>
      </w:r>
      <w:r w:rsidRPr="00DC0A79">
        <w:rPr>
          <w:b/>
          <w:bCs/>
        </w:rPr>
        <w:t xml:space="preserve"> is applicable.</w:t>
      </w:r>
    </w:p>
    <w:p w14:paraId="6959BE60" w14:textId="77777777" w:rsidR="001D54F5" w:rsidRDefault="001D54F5" w:rsidP="001D54F5">
      <w:pPr>
        <w:pStyle w:val="ListParagraph"/>
        <w:numPr>
          <w:ilvl w:val="0"/>
          <w:numId w:val="41"/>
        </w:numPr>
        <w:spacing w:after="0"/>
        <w:ind w:firstLineChars="0"/>
        <w:rPr>
          <w:b/>
          <w:bCs/>
        </w:rPr>
      </w:pPr>
      <w:r>
        <w:rPr>
          <w:b/>
          <w:bCs/>
        </w:rPr>
        <w:t xml:space="preserve">Optional: </w:t>
      </w:r>
    </w:p>
    <w:p w14:paraId="32E95AC4" w14:textId="77777777" w:rsidR="001D54F5" w:rsidRPr="00DC0A79" w:rsidRDefault="001D54F5" w:rsidP="001D54F5">
      <w:pPr>
        <w:pStyle w:val="ListParagraph"/>
        <w:numPr>
          <w:ilvl w:val="1"/>
          <w:numId w:val="41"/>
        </w:numPr>
        <w:spacing w:after="0"/>
        <w:ind w:firstLineChars="0"/>
        <w:rPr>
          <w:b/>
          <w:bCs/>
        </w:rPr>
      </w:pPr>
      <w:r>
        <w:rPr>
          <w:b/>
          <w:bCs/>
        </w:rPr>
        <w:t>Further evaluation of 27dB ACLR for PC3</w:t>
      </w:r>
    </w:p>
    <w:p w14:paraId="3D4BEEA4" w14:textId="77777777" w:rsidR="001D54F5" w:rsidRPr="009A2B20" w:rsidRDefault="001D54F5" w:rsidP="001D54F5">
      <w:pPr>
        <w:pStyle w:val="ListParagraph"/>
        <w:numPr>
          <w:ilvl w:val="1"/>
          <w:numId w:val="41"/>
        </w:numPr>
        <w:spacing w:after="0"/>
        <w:ind w:firstLineChars="0"/>
        <w:rPr>
          <w:b/>
          <w:bCs/>
        </w:rPr>
      </w:pPr>
      <w:r w:rsidRPr="00DC0A79">
        <w:rPr>
          <w:b/>
          <w:bCs/>
        </w:rPr>
        <w:t>Power class is PC2(1/2Tx) and PC1.5(2/4Tx) at 26/29dBm maximum output power respectively</w:t>
      </w:r>
      <w:r>
        <w:rPr>
          <w:b/>
          <w:bCs/>
        </w:rPr>
        <w:t xml:space="preserve"> with 31dB </w:t>
      </w:r>
      <w:r w:rsidRPr="009A2B20">
        <w:rPr>
          <w:b/>
          <w:bCs/>
        </w:rPr>
        <w:t>ACLR</w:t>
      </w:r>
      <w:r>
        <w:rPr>
          <w:b/>
          <w:bCs/>
        </w:rPr>
        <w:t xml:space="preserve"> (and lower if 27dB is acceptable for PC3).</w:t>
      </w:r>
    </w:p>
    <w:p w14:paraId="426D9B2A" w14:textId="14D25246" w:rsidR="001D54F5" w:rsidRDefault="001D54F5" w:rsidP="00BA56F6"/>
    <w:p w14:paraId="27B187ED" w14:textId="77777777" w:rsidR="004E175A" w:rsidRPr="00DC0A79" w:rsidRDefault="004E175A" w:rsidP="004E175A">
      <w:pPr>
        <w:spacing w:after="0"/>
        <w:rPr>
          <w:b/>
          <w:bCs/>
        </w:rPr>
      </w:pPr>
      <w:r w:rsidRPr="00DC0A79">
        <w:rPr>
          <w:b/>
          <w:bCs/>
        </w:rPr>
        <w:t xml:space="preserve">Proposal on </w:t>
      </w:r>
      <w:r>
        <w:rPr>
          <w:b/>
          <w:bCs/>
        </w:rPr>
        <w:t>receiver</w:t>
      </w:r>
      <w:r w:rsidRPr="00DC0A79">
        <w:rPr>
          <w:b/>
          <w:bCs/>
        </w:rPr>
        <w:t xml:space="preserve"> characteristics:</w:t>
      </w:r>
    </w:p>
    <w:p w14:paraId="60B85322" w14:textId="77777777" w:rsidR="004E175A" w:rsidRDefault="004E175A" w:rsidP="004E175A">
      <w:pPr>
        <w:pStyle w:val="ListParagraph"/>
        <w:numPr>
          <w:ilvl w:val="0"/>
          <w:numId w:val="41"/>
        </w:numPr>
        <w:spacing w:after="0"/>
        <w:ind w:firstLineChars="0"/>
        <w:rPr>
          <w:b/>
          <w:bCs/>
        </w:rPr>
      </w:pPr>
      <w:r>
        <w:rPr>
          <w:b/>
          <w:bCs/>
        </w:rPr>
        <w:t>Baseline:</w:t>
      </w:r>
    </w:p>
    <w:p w14:paraId="1A5A167F" w14:textId="77777777" w:rsidR="004E175A" w:rsidRDefault="004E175A" w:rsidP="004E175A">
      <w:pPr>
        <w:pStyle w:val="ListParagraph"/>
        <w:numPr>
          <w:ilvl w:val="1"/>
          <w:numId w:val="41"/>
        </w:numPr>
        <w:spacing w:after="0"/>
        <w:ind w:firstLineChars="0"/>
        <w:rPr>
          <w:b/>
          <w:bCs/>
        </w:rPr>
      </w:pPr>
      <w:r>
        <w:rPr>
          <w:b/>
          <w:bCs/>
        </w:rPr>
        <w:t>4Rx with NF of 12.3dB based on -90.7dBm REFSENS for 20MHz and 15kHz SCS of n104</w:t>
      </w:r>
    </w:p>
    <w:p w14:paraId="0D1DC322" w14:textId="77777777" w:rsidR="004E175A" w:rsidRPr="00DC0A79" w:rsidRDefault="004E175A" w:rsidP="004E175A">
      <w:pPr>
        <w:pStyle w:val="ListParagraph"/>
        <w:numPr>
          <w:ilvl w:val="1"/>
          <w:numId w:val="41"/>
        </w:numPr>
        <w:spacing w:after="0"/>
        <w:ind w:firstLineChars="0"/>
        <w:rPr>
          <w:rStyle w:val="Underrubrik2Char3"/>
          <w:rFonts w:ascii="Times New Roman" w:hAnsi="Times New Roman" w:cs="Times New Roman"/>
          <w:b/>
          <w:bCs/>
          <w:sz w:val="20"/>
          <w:lang w:eastAsia="en-GB"/>
        </w:rPr>
      </w:pPr>
      <w:r>
        <w:rPr>
          <w:rStyle w:val="Underrubrik2Char3"/>
          <w:rFonts w:ascii="Times New Roman" w:hAnsi="Times New Roman" w:cs="Times New Roman"/>
          <w:b/>
          <w:bCs/>
          <w:sz w:val="20"/>
          <w:lang w:eastAsia="en-GB"/>
        </w:rPr>
        <w:t>ACS and Blocking as for bands &gt;3300MHz in 38.101-1 sections 7.5.and 7.6</w:t>
      </w:r>
    </w:p>
    <w:p w14:paraId="49D39D48" w14:textId="77777777" w:rsidR="004E175A" w:rsidRDefault="004E175A" w:rsidP="004E175A">
      <w:pPr>
        <w:pStyle w:val="ListParagraph"/>
        <w:numPr>
          <w:ilvl w:val="0"/>
          <w:numId w:val="41"/>
        </w:numPr>
        <w:spacing w:after="0"/>
        <w:ind w:firstLineChars="0"/>
        <w:rPr>
          <w:b/>
          <w:bCs/>
        </w:rPr>
      </w:pPr>
      <w:r>
        <w:rPr>
          <w:b/>
          <w:bCs/>
        </w:rPr>
        <w:t xml:space="preserve">Optional: </w:t>
      </w:r>
    </w:p>
    <w:p w14:paraId="5645BA42" w14:textId="46A14878" w:rsidR="004E175A" w:rsidRPr="009A2B20" w:rsidRDefault="004E175A" w:rsidP="004E175A">
      <w:pPr>
        <w:pStyle w:val="ListParagraph"/>
        <w:numPr>
          <w:ilvl w:val="1"/>
          <w:numId w:val="41"/>
        </w:numPr>
        <w:spacing w:after="0"/>
        <w:ind w:firstLineChars="0"/>
        <w:rPr>
          <w:b/>
          <w:bCs/>
        </w:rPr>
      </w:pPr>
      <w:r>
        <w:rPr>
          <w:b/>
          <w:bCs/>
        </w:rPr>
        <w:t>6/8Rx and 4x4 DL MIMO</w:t>
      </w:r>
    </w:p>
    <w:p w14:paraId="4C074D6B" w14:textId="77777777" w:rsidR="004E175A" w:rsidRPr="00DC0A79" w:rsidRDefault="004E175A" w:rsidP="004E175A">
      <w:pPr>
        <w:pStyle w:val="ListParagraph"/>
        <w:numPr>
          <w:ilvl w:val="1"/>
          <w:numId w:val="41"/>
        </w:numPr>
        <w:spacing w:after="0"/>
        <w:ind w:firstLineChars="0"/>
        <w:rPr>
          <w:b/>
          <w:bCs/>
        </w:rPr>
      </w:pPr>
      <w:r>
        <w:rPr>
          <w:b/>
          <w:bCs/>
        </w:rPr>
        <w:t>NF of 11dB can be evaluated if a dedicated RF path is used for the 7125-8400MHz frequency range</w:t>
      </w:r>
    </w:p>
    <w:p w14:paraId="7F0EBE9B" w14:textId="77777777" w:rsidR="001D54F5" w:rsidRDefault="001D54F5" w:rsidP="001D54F5">
      <w:pPr>
        <w:spacing w:after="0"/>
      </w:pPr>
    </w:p>
    <w:p w14:paraId="71BFB303" w14:textId="20C34A86" w:rsidR="001D54F5" w:rsidRDefault="001D54F5" w:rsidP="001D54F5">
      <w:pPr>
        <w:spacing w:after="0"/>
      </w:pPr>
      <w:r>
        <w:t xml:space="preserve">Our answer to WP5D is collected it in Table 1 and based on extrapolating from n104 baseline performance. This table is </w:t>
      </w:r>
      <w:proofErr w:type="gramStart"/>
      <w:r>
        <w:t>similar to</w:t>
      </w:r>
      <w:proofErr w:type="gramEnd"/>
      <w:r>
        <w:t xml:space="preserve"> the one proposed in the LS, but the focus is on the System and UE aspect on the 7125-8400MHz frequency range.</w:t>
      </w:r>
    </w:p>
    <w:p w14:paraId="62437EDC" w14:textId="77777777" w:rsidR="001D54F5" w:rsidRDefault="001D54F5" w:rsidP="001D54F5">
      <w:pPr>
        <w:spacing w:after="0"/>
      </w:pPr>
    </w:p>
    <w:p w14:paraId="5266B907" w14:textId="77777777" w:rsidR="001D54F5" w:rsidRPr="00674815" w:rsidRDefault="001D54F5" w:rsidP="001D54F5">
      <w:pPr>
        <w:spacing w:after="0"/>
        <w:rPr>
          <w:b/>
          <w:bCs/>
        </w:rPr>
      </w:pPr>
      <w:r w:rsidRPr="00674815">
        <w:rPr>
          <w:b/>
          <w:bCs/>
        </w:rPr>
        <w:t xml:space="preserve">Proposal: following table is used for the answer to ITU WP5D on </w:t>
      </w:r>
      <w:r>
        <w:rPr>
          <w:b/>
          <w:bCs/>
        </w:rPr>
        <w:t>7125</w:t>
      </w:r>
      <w:r w:rsidRPr="00674815">
        <w:rPr>
          <w:b/>
          <w:bCs/>
        </w:rPr>
        <w:t>-</w:t>
      </w:r>
      <w:r>
        <w:rPr>
          <w:b/>
          <w:bCs/>
        </w:rPr>
        <w:t>84</w:t>
      </w:r>
      <w:r w:rsidRPr="00674815">
        <w:rPr>
          <w:b/>
          <w:bCs/>
        </w:rPr>
        <w:t>00MHz frequency range based on n79</w:t>
      </w:r>
    </w:p>
    <w:p w14:paraId="49D52C17" w14:textId="77777777" w:rsidR="001D54F5" w:rsidRDefault="001D54F5" w:rsidP="001D54F5">
      <w:pPr>
        <w:spacing w:after="0"/>
      </w:pPr>
    </w:p>
    <w:p w14:paraId="12095370" w14:textId="77777777" w:rsidR="001D54F5" w:rsidRDefault="001D54F5" w:rsidP="001D54F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UE and system parameter for </w:t>
      </w:r>
      <w:r w:rsidRPr="00674815">
        <w:t xml:space="preserve">7125-8400MHz </w:t>
      </w:r>
      <w:r>
        <w:t>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1D54F5" w:rsidRPr="00410F95" w14:paraId="47728EDE" w14:textId="77777777" w:rsidTr="007477D8">
        <w:trPr>
          <w:cantSplit/>
          <w:trHeight w:val="60"/>
          <w:tblHeader/>
          <w:jc w:val="center"/>
        </w:trPr>
        <w:tc>
          <w:tcPr>
            <w:tcW w:w="254" w:type="pct"/>
            <w:vAlign w:val="center"/>
          </w:tcPr>
          <w:p w14:paraId="0AD2A471" w14:textId="77777777" w:rsidR="001D54F5" w:rsidRPr="00410F95" w:rsidRDefault="001D54F5"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4DFB31BB" w14:textId="77777777" w:rsidR="001D54F5" w:rsidRPr="00410F95" w:rsidRDefault="001D54F5"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4" w:type="pct"/>
          </w:tcPr>
          <w:p w14:paraId="38AFB2FE" w14:textId="77777777" w:rsidR="001D54F5" w:rsidRPr="00410F95" w:rsidRDefault="001D54F5" w:rsidP="007477D8">
            <w:pPr>
              <w:keepNext/>
              <w:spacing w:before="80" w:after="80"/>
              <w:jc w:val="center"/>
              <w:rPr>
                <w:rFonts w:asciiTheme="minorHAnsi" w:eastAsia="MS Mincho" w:hAnsiTheme="minorHAnsi" w:cstheme="minorHAnsi"/>
                <w:b/>
                <w:sz w:val="18"/>
                <w:szCs w:val="18"/>
              </w:rPr>
            </w:pPr>
            <w:r w:rsidRPr="00674815">
              <w:rPr>
                <w:rFonts w:asciiTheme="minorHAnsi" w:eastAsia="MS Mincho" w:hAnsiTheme="minorHAnsi" w:cstheme="minorHAnsi"/>
                <w:b/>
                <w:sz w:val="18"/>
                <w:szCs w:val="18"/>
              </w:rPr>
              <w:t xml:space="preserve">7125-8400MHz </w:t>
            </w:r>
            <w:r>
              <w:rPr>
                <w:rFonts w:asciiTheme="minorHAnsi" w:eastAsia="MS Mincho" w:hAnsiTheme="minorHAnsi" w:cstheme="minorHAnsi"/>
                <w:b/>
                <w:sz w:val="18"/>
                <w:szCs w:val="18"/>
              </w:rPr>
              <w:t>frequency range</w:t>
            </w:r>
          </w:p>
        </w:tc>
      </w:tr>
      <w:tr w:rsidR="001D54F5" w:rsidRPr="00410F95" w14:paraId="089C01B3" w14:textId="77777777" w:rsidTr="007477D8">
        <w:trPr>
          <w:cantSplit/>
          <w:trHeight w:val="60"/>
          <w:jc w:val="center"/>
        </w:trPr>
        <w:tc>
          <w:tcPr>
            <w:tcW w:w="254" w:type="pct"/>
            <w:shd w:val="clear" w:color="auto" w:fill="auto"/>
          </w:tcPr>
          <w:p w14:paraId="10DFB743"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71864C4B"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4" w:type="pct"/>
          </w:tcPr>
          <w:p w14:paraId="4829D9F9" w14:textId="77777777" w:rsidR="001D54F5" w:rsidRPr="00C40439"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1D54F5" w:rsidRPr="00410F95" w14:paraId="6F023B8D" w14:textId="77777777" w:rsidTr="007477D8">
        <w:trPr>
          <w:cantSplit/>
          <w:jc w:val="center"/>
        </w:trPr>
        <w:tc>
          <w:tcPr>
            <w:tcW w:w="254" w:type="pct"/>
          </w:tcPr>
          <w:p w14:paraId="63F9D424"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024C580D"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4" w:type="pct"/>
          </w:tcPr>
          <w:p w14:paraId="45DA9E93"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2</w:t>
            </w:r>
            <w:r w:rsidRPr="00410F95">
              <w:rPr>
                <w:rFonts w:asciiTheme="minorHAnsi" w:eastAsia="MS Mincho" w:hAnsiTheme="minorHAnsi" w:cstheme="minorHAnsi"/>
                <w:sz w:val="18"/>
                <w:szCs w:val="18"/>
              </w:rPr>
              <w:t xml:space="preserve">0 – </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r>
              <w:rPr>
                <w:rFonts w:asciiTheme="minorHAnsi" w:eastAsia="MS Mincho" w:hAnsiTheme="minorHAnsi" w:cstheme="minorHAnsi"/>
                <w:sz w:val="18"/>
                <w:szCs w:val="18"/>
              </w:rPr>
              <w:t xml:space="preserve"> with 30KHz SCS</w:t>
            </w:r>
          </w:p>
        </w:tc>
      </w:tr>
      <w:tr w:rsidR="001D54F5" w:rsidRPr="00410F95" w14:paraId="5B61C4E4" w14:textId="77777777" w:rsidTr="007477D8">
        <w:trPr>
          <w:cantSplit/>
          <w:jc w:val="center"/>
        </w:trPr>
        <w:tc>
          <w:tcPr>
            <w:tcW w:w="254" w:type="pct"/>
          </w:tcPr>
          <w:p w14:paraId="43B39260"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5B0333FB"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4" w:type="pct"/>
          </w:tcPr>
          <w:p w14:paraId="24EE0C7C"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98% spectrum</w:t>
            </w:r>
            <w:r>
              <w:rPr>
                <w:rFonts w:asciiTheme="minorHAnsi" w:eastAsia="MS Mincho" w:hAnsiTheme="minorHAnsi" w:cstheme="minorHAnsi"/>
                <w:sz w:val="18"/>
                <w:szCs w:val="18"/>
              </w:rPr>
              <w:t xml:space="preserve"> utilization</w:t>
            </w:r>
          </w:p>
        </w:tc>
      </w:tr>
      <w:tr w:rsidR="001D54F5" w:rsidRPr="00410F95" w14:paraId="1768F981" w14:textId="77777777" w:rsidTr="007477D8">
        <w:trPr>
          <w:cantSplit/>
          <w:jc w:val="center"/>
        </w:trPr>
        <w:tc>
          <w:tcPr>
            <w:tcW w:w="254" w:type="pct"/>
          </w:tcPr>
          <w:p w14:paraId="50CB427B"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1531" w:type="pct"/>
          </w:tcPr>
          <w:p w14:paraId="20C258DA"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4" w:type="pct"/>
          </w:tcPr>
          <w:p w14:paraId="5AD779D0"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1Tx</w:t>
            </w:r>
          </w:p>
        </w:tc>
      </w:tr>
      <w:tr w:rsidR="001D54F5" w:rsidRPr="00410F95" w14:paraId="529E155C" w14:textId="77777777" w:rsidTr="007477D8">
        <w:trPr>
          <w:cantSplit/>
          <w:trHeight w:val="242"/>
          <w:jc w:val="center"/>
        </w:trPr>
        <w:tc>
          <w:tcPr>
            <w:tcW w:w="254" w:type="pct"/>
          </w:tcPr>
          <w:p w14:paraId="313894A5"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62AB3C0E"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4" w:type="pct"/>
          </w:tcPr>
          <w:p w14:paraId="5E2BD52D"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proofErr w:type="spellStart"/>
            <w:r w:rsidRPr="00410F95">
              <w:rPr>
                <w:rFonts w:asciiTheme="minorHAnsi" w:eastAsia="MS Mincho" w:hAnsiTheme="minorHAnsi" w:cstheme="minorHAnsi"/>
                <w:sz w:val="18"/>
                <w:szCs w:val="18"/>
              </w:rPr>
              <w:t>P</w:t>
            </w:r>
            <w:r>
              <w:rPr>
                <w:rFonts w:asciiTheme="minorHAnsi" w:eastAsia="MS Mincho" w:hAnsiTheme="minorHAnsi" w:cstheme="minorHAnsi"/>
                <w:sz w:val="18"/>
                <w:szCs w:val="18"/>
              </w:rPr>
              <w:t>C</w:t>
            </w:r>
            <w:r w:rsidRPr="00410F95">
              <w:rPr>
                <w:rFonts w:asciiTheme="minorHAnsi" w:eastAsia="MS Mincho" w:hAnsiTheme="minorHAnsi" w:cstheme="minorHAnsi"/>
                <w:sz w:val="18"/>
                <w:szCs w:val="18"/>
              </w:rPr>
              <w:t>max</w:t>
            </w:r>
            <w:proofErr w:type="spellEnd"/>
            <w:r w:rsidRPr="00410F95">
              <w:rPr>
                <w:rFonts w:asciiTheme="minorHAnsi" w:eastAsia="MS Mincho" w:hAnsiTheme="minorHAnsi" w:cstheme="minorHAnsi"/>
                <w:sz w:val="18"/>
                <w:szCs w:val="18"/>
              </w:rPr>
              <w:t>: 23</w:t>
            </w:r>
            <w:r>
              <w:rPr>
                <w:rFonts w:asciiTheme="minorHAnsi" w:eastAsia="MS Mincho" w:hAnsiTheme="minorHAnsi" w:cstheme="minorHAnsi"/>
                <w:sz w:val="18"/>
                <w:szCs w:val="18"/>
              </w:rPr>
              <w:t xml:space="preserve">dBm, </w:t>
            </w:r>
            <w:proofErr w:type="spellStart"/>
            <w:r w:rsidRPr="00410F95">
              <w:rPr>
                <w:rFonts w:asciiTheme="minorHAnsi" w:eastAsia="MS Mincho" w:hAnsiTheme="minorHAnsi" w:cstheme="minorHAnsi"/>
                <w:sz w:val="18"/>
                <w:szCs w:val="18"/>
              </w:rPr>
              <w:t>Pmin</w:t>
            </w:r>
            <w:proofErr w:type="spellEnd"/>
            <w:r w:rsidRPr="00410F95">
              <w:rPr>
                <w:rFonts w:asciiTheme="minorHAnsi" w:eastAsia="MS Mincho" w:hAnsiTheme="minorHAnsi" w:cstheme="minorHAnsi"/>
                <w:sz w:val="18"/>
                <w:szCs w:val="18"/>
              </w:rPr>
              <w:t>: -40dBm/20MHz, -3</w:t>
            </w:r>
            <w:r>
              <w:rPr>
                <w:rFonts w:asciiTheme="minorHAnsi" w:eastAsia="MS Mincho" w:hAnsiTheme="minorHAnsi" w:cstheme="minorHAnsi"/>
                <w:sz w:val="18"/>
                <w:szCs w:val="18"/>
              </w:rPr>
              <w:t>3</w:t>
            </w:r>
            <w:r w:rsidRPr="00410F95">
              <w:rPr>
                <w:rFonts w:asciiTheme="minorHAnsi" w:eastAsia="MS Mincho" w:hAnsiTheme="minorHAnsi" w:cstheme="minorHAnsi"/>
                <w:sz w:val="18"/>
                <w:szCs w:val="18"/>
              </w:rPr>
              <w:t>dBm/</w:t>
            </w:r>
            <w:r>
              <w:rPr>
                <w:rFonts w:asciiTheme="minorHAnsi" w:eastAsia="MS Mincho" w:hAnsiTheme="minorHAnsi" w:cstheme="minorHAnsi"/>
                <w:sz w:val="18"/>
                <w:szCs w:val="18"/>
              </w:rPr>
              <w:t>1</w:t>
            </w:r>
            <w:r w:rsidRPr="00410F95">
              <w:rPr>
                <w:rFonts w:asciiTheme="minorHAnsi" w:eastAsia="MS Mincho" w:hAnsiTheme="minorHAnsi" w:cstheme="minorHAnsi"/>
                <w:sz w:val="18"/>
                <w:szCs w:val="18"/>
              </w:rPr>
              <w:t>00MHz</w:t>
            </w:r>
          </w:p>
        </w:tc>
      </w:tr>
      <w:tr w:rsidR="001D54F5" w:rsidRPr="00410F95" w14:paraId="1CCB61A1" w14:textId="77777777" w:rsidTr="007477D8">
        <w:trPr>
          <w:cantSplit/>
          <w:jc w:val="center"/>
        </w:trPr>
        <w:tc>
          <w:tcPr>
            <w:tcW w:w="254" w:type="pct"/>
          </w:tcPr>
          <w:p w14:paraId="15A6477C"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27112A74"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4" w:type="pct"/>
          </w:tcPr>
          <w:p w14:paraId="589665C7"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Same as </w:t>
            </w:r>
            <w:r>
              <w:rPr>
                <w:rFonts w:asciiTheme="minorHAnsi" w:eastAsia="MS Mincho" w:hAnsiTheme="minorHAnsi" w:cstheme="minorHAnsi"/>
                <w:sz w:val="18"/>
                <w:szCs w:val="18"/>
              </w:rPr>
              <w:t xml:space="preserve">NR </w:t>
            </w:r>
            <w:r w:rsidRPr="00410F95">
              <w:rPr>
                <w:rFonts w:asciiTheme="minorHAnsi" w:eastAsia="MS Mincho" w:hAnsiTheme="minorHAnsi" w:cstheme="minorHAnsi"/>
                <w:sz w:val="18"/>
                <w:szCs w:val="18"/>
              </w:rPr>
              <w:t>FR1</w:t>
            </w:r>
            <w:r>
              <w:rPr>
                <w:rFonts w:asciiTheme="minorHAnsi" w:eastAsia="MS Mincho" w:hAnsiTheme="minorHAnsi" w:cstheme="minorHAnsi"/>
                <w:sz w:val="18"/>
                <w:szCs w:val="18"/>
              </w:rPr>
              <w:t xml:space="preserve"> SEM in section 6.5 of 38.101-1 (-10/-13/-25dBm/MHz steps)</w:t>
            </w:r>
          </w:p>
        </w:tc>
      </w:tr>
      <w:tr w:rsidR="001D54F5" w:rsidRPr="00410F95" w14:paraId="67C67F98" w14:textId="77777777" w:rsidTr="007477D8">
        <w:trPr>
          <w:cantSplit/>
          <w:jc w:val="center"/>
        </w:trPr>
        <w:tc>
          <w:tcPr>
            <w:tcW w:w="254" w:type="pct"/>
          </w:tcPr>
          <w:p w14:paraId="416D2B44"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14219803"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4" w:type="pct"/>
          </w:tcPr>
          <w:p w14:paraId="67D1696E"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30</w:t>
            </w:r>
            <w:r>
              <w:rPr>
                <w:rFonts w:asciiTheme="minorHAnsi" w:eastAsia="MS Mincho" w:hAnsiTheme="minorHAnsi" w:cstheme="minorHAnsi"/>
                <w:sz w:val="18"/>
                <w:szCs w:val="18"/>
              </w:rPr>
              <w:t>dB (possibly 27dB based on FR3 studies)</w:t>
            </w:r>
          </w:p>
        </w:tc>
      </w:tr>
      <w:tr w:rsidR="001D54F5" w:rsidRPr="00410F95" w14:paraId="551CE2AD" w14:textId="77777777" w:rsidTr="007477D8">
        <w:trPr>
          <w:cantSplit/>
          <w:jc w:val="center"/>
        </w:trPr>
        <w:tc>
          <w:tcPr>
            <w:tcW w:w="254" w:type="pct"/>
          </w:tcPr>
          <w:p w14:paraId="4519D3DE"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0AE1C9D6"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4" w:type="pct"/>
          </w:tcPr>
          <w:p w14:paraId="1308D696"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-30dBm/MHz </w:t>
            </w:r>
            <w:r>
              <w:rPr>
                <w:rFonts w:asciiTheme="minorHAnsi" w:eastAsia="MS Mincho" w:hAnsiTheme="minorHAnsi" w:cstheme="minorHAnsi"/>
                <w:sz w:val="18"/>
                <w:szCs w:val="18"/>
              </w:rPr>
              <w:t xml:space="preserve">from 1GHz to </w:t>
            </w:r>
            <w:r w:rsidRPr="00410F95">
              <w:rPr>
                <w:rFonts w:asciiTheme="minorHAnsi" w:eastAsia="MS Mincho" w:hAnsiTheme="minorHAnsi" w:cstheme="minorHAnsi"/>
                <w:sz w:val="18"/>
                <w:szCs w:val="18"/>
              </w:rPr>
              <w:t>12.75GHz</w:t>
            </w:r>
          </w:p>
        </w:tc>
      </w:tr>
      <w:tr w:rsidR="001D54F5" w:rsidRPr="00410F95" w14:paraId="44F96A69" w14:textId="77777777" w:rsidTr="007477D8">
        <w:trPr>
          <w:cantSplit/>
          <w:jc w:val="center"/>
        </w:trPr>
        <w:tc>
          <w:tcPr>
            <w:tcW w:w="254" w:type="pct"/>
          </w:tcPr>
          <w:p w14:paraId="5030EACD"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7FACA026"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4" w:type="pct"/>
          </w:tcPr>
          <w:p w14:paraId="1C88BE4E"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Pr>
                <w:rFonts w:asciiTheme="minorHAnsi" w:eastAsia="MS Mincho" w:hAnsiTheme="minorHAnsi" w:cstheme="minorHAnsi"/>
                <w:sz w:val="18"/>
                <w:szCs w:val="18"/>
              </w:rPr>
              <w:t>dBm +/- 2dB</w:t>
            </w:r>
          </w:p>
        </w:tc>
      </w:tr>
      <w:tr w:rsidR="001D54F5" w:rsidRPr="00410F95" w14:paraId="208D1C77" w14:textId="77777777" w:rsidTr="007477D8">
        <w:trPr>
          <w:cantSplit/>
          <w:jc w:val="center"/>
        </w:trPr>
        <w:tc>
          <w:tcPr>
            <w:tcW w:w="254" w:type="pct"/>
          </w:tcPr>
          <w:p w14:paraId="2F742133"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152A8051"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4" w:type="pct"/>
          </w:tcPr>
          <w:p w14:paraId="1A894E4A"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4Rx</w:t>
            </w:r>
          </w:p>
        </w:tc>
      </w:tr>
      <w:tr w:rsidR="001D54F5" w:rsidRPr="00410F95" w14:paraId="7C64FE9E" w14:textId="77777777" w:rsidTr="007477D8">
        <w:trPr>
          <w:cantSplit/>
          <w:jc w:val="center"/>
        </w:trPr>
        <w:tc>
          <w:tcPr>
            <w:tcW w:w="254" w:type="pct"/>
          </w:tcPr>
          <w:p w14:paraId="6089C1D1"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1FDD5ECC"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4" w:type="pct"/>
          </w:tcPr>
          <w:p w14:paraId="0A8A72DB" w14:textId="77777777" w:rsidR="001D54F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12.2dB for 3GPP 2RX REFSENS minimum requirement based on n104 and sharing RF path with 5.15-7.125GHz bands. 11dB if dedicated path.</w:t>
            </w:r>
          </w:p>
        </w:tc>
      </w:tr>
      <w:tr w:rsidR="001D54F5" w:rsidRPr="00410F95" w14:paraId="47C3E494" w14:textId="77777777" w:rsidTr="007477D8">
        <w:trPr>
          <w:cantSplit/>
          <w:jc w:val="center"/>
        </w:trPr>
        <w:tc>
          <w:tcPr>
            <w:tcW w:w="254" w:type="pct"/>
          </w:tcPr>
          <w:p w14:paraId="4988E30B"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237AE95A"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4" w:type="pct"/>
          </w:tcPr>
          <w:p w14:paraId="3D56D8B1"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-85.5dBm for 100MHz 2Rx REFSENS based on n104</w:t>
            </w:r>
          </w:p>
        </w:tc>
      </w:tr>
      <w:tr w:rsidR="001D54F5" w:rsidRPr="00410F95" w14:paraId="45F9E757" w14:textId="77777777" w:rsidTr="007477D8">
        <w:trPr>
          <w:cantSplit/>
          <w:jc w:val="center"/>
        </w:trPr>
        <w:tc>
          <w:tcPr>
            <w:tcW w:w="254" w:type="pct"/>
          </w:tcPr>
          <w:p w14:paraId="4124D948"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3DB07EFD"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Blocking response</w:t>
            </w:r>
          </w:p>
        </w:tc>
        <w:tc>
          <w:tcPr>
            <w:tcW w:w="3214" w:type="pct"/>
          </w:tcPr>
          <w:p w14:paraId="370495F7"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7.6 of 38.101-1)</w:t>
            </w:r>
          </w:p>
        </w:tc>
      </w:tr>
      <w:tr w:rsidR="001D54F5" w:rsidRPr="00410F95" w14:paraId="1B551582" w14:textId="77777777" w:rsidTr="007477D8">
        <w:trPr>
          <w:cantSplit/>
          <w:jc w:val="center"/>
        </w:trPr>
        <w:tc>
          <w:tcPr>
            <w:tcW w:w="254" w:type="pct"/>
            <w:tcBorders>
              <w:bottom w:val="single" w:sz="4" w:space="0" w:color="auto"/>
            </w:tcBorders>
          </w:tcPr>
          <w:p w14:paraId="1F2CE0CE"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17B8FD67"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4" w:type="pct"/>
            <w:tcBorders>
              <w:bottom w:val="single" w:sz="4" w:space="0" w:color="auto"/>
            </w:tcBorders>
          </w:tcPr>
          <w:p w14:paraId="2EDE2598" w14:textId="77777777" w:rsidR="001D54F5" w:rsidRPr="00410F95" w:rsidRDefault="001D54F5"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Same as n79</w:t>
            </w:r>
            <w:r>
              <w:rPr>
                <w:rFonts w:asciiTheme="minorHAnsi" w:eastAsia="MS Mincho" w:hAnsiTheme="minorHAnsi" w:cstheme="minorHAnsi"/>
                <w:sz w:val="18"/>
                <w:szCs w:val="18"/>
              </w:rPr>
              <w:t xml:space="preserve"> (&gt;3300MHz cases in section 7.5 of 38.101-1)</w:t>
            </w:r>
          </w:p>
        </w:tc>
      </w:tr>
    </w:tbl>
    <w:p w14:paraId="77E418BD" w14:textId="77777777" w:rsidR="001D54F5" w:rsidRDefault="001D54F5" w:rsidP="00BA56F6"/>
    <w:p w14:paraId="706A035B" w14:textId="4520F24F" w:rsidR="00C05662" w:rsidRDefault="00F2750F" w:rsidP="00DA1597">
      <w:pPr>
        <w:pStyle w:val="Heading1"/>
        <w:numPr>
          <w:ilvl w:val="0"/>
          <w:numId w:val="1"/>
        </w:numPr>
        <w:ind w:left="567" w:hanging="567"/>
      </w:pPr>
      <w:r>
        <w:t>References</w:t>
      </w:r>
    </w:p>
    <w:p w14:paraId="32661793" w14:textId="3C8AEF2F" w:rsidR="00A94285" w:rsidRPr="007B6A7B" w:rsidRDefault="006B1B45" w:rsidP="007B6A7B">
      <w:pPr>
        <w:spacing w:after="0"/>
      </w:pPr>
      <w:r>
        <w:t xml:space="preserve">[1] </w:t>
      </w:r>
      <w:r w:rsidR="007B6A7B">
        <w:rPr>
          <w:lang w:eastAsia="zh-CN"/>
        </w:rPr>
        <w:t xml:space="preserve">R4-2400333 </w:t>
      </w:r>
      <w:r w:rsidR="007B6A7B" w:rsidRPr="007B6A7B">
        <w:rPr>
          <w:lang w:eastAsia="zh-CN"/>
        </w:rPr>
        <w:t xml:space="preserve">Parameters of terrestrial component of IMT for sharing and compatibility studies in the frequency bands 4 400-4 800 MHz, 7 125-8 400 </w:t>
      </w:r>
      <w:proofErr w:type="gramStart"/>
      <w:r w:rsidR="007B6A7B" w:rsidRPr="007B6A7B">
        <w:rPr>
          <w:lang w:eastAsia="zh-CN"/>
        </w:rPr>
        <w:t>MHz</w:t>
      </w:r>
      <w:proofErr w:type="gramEnd"/>
      <w:r w:rsidR="007B6A7B" w:rsidRPr="007B6A7B">
        <w:rPr>
          <w:lang w:eastAsia="zh-CN"/>
        </w:rPr>
        <w:t xml:space="preserve"> and 14.8-15.35 GHz.</w:t>
      </w:r>
      <w:r w:rsidR="007B6A7B">
        <w:rPr>
          <w:lang w:eastAsia="zh-CN"/>
        </w:rPr>
        <w:t xml:space="preserve"> (</w:t>
      </w:r>
      <w:r w:rsidR="007B6A7B" w:rsidRPr="007B6A7B">
        <w:rPr>
          <w:lang w:eastAsia="zh-CN"/>
        </w:rPr>
        <w:t>R23-WP5D-240131-TD-0028</w:t>
      </w:r>
      <w:r w:rsidR="007B6A7B">
        <w:rPr>
          <w:lang w:eastAsia="zh-CN"/>
        </w:rPr>
        <w:t xml:space="preserve">), </w:t>
      </w:r>
      <w:r w:rsidR="007B6A7B">
        <w:rPr>
          <w:rFonts w:eastAsia="SimSun"/>
          <w:lang w:val="en-US" w:eastAsia="zh-CN"/>
        </w:rPr>
        <w:t>ITU-R Working Party 5D, RAN4#110</w:t>
      </w:r>
    </w:p>
    <w:p w14:paraId="71B22FC0" w14:textId="77777777" w:rsidR="007A5685" w:rsidRDefault="007A5685" w:rsidP="007A5685">
      <w:pPr>
        <w:spacing w:after="0"/>
        <w:rPr>
          <w:rFonts w:eastAsia="SimSun"/>
          <w:lang w:val="en-US" w:eastAsia="zh-CN"/>
        </w:rPr>
      </w:pPr>
      <w:r>
        <w:rPr>
          <w:rFonts w:eastAsia="SimSun"/>
          <w:lang w:val="en-US" w:eastAsia="zh-CN"/>
        </w:rPr>
        <w:t xml:space="preserve">[2] </w:t>
      </w:r>
      <w:r w:rsidRPr="00670E7E">
        <w:rPr>
          <w:rFonts w:eastAsia="SimSun"/>
          <w:lang w:val="en-US" w:eastAsia="zh-CN"/>
        </w:rPr>
        <w:t>R4-2402575 On UE IMT parameters for 4400-4800MHz - 7125-8400MHz and 14.8-15.35GHz</w:t>
      </w:r>
      <w:r>
        <w:rPr>
          <w:rFonts w:eastAsia="SimSun"/>
          <w:lang w:val="en-US" w:eastAsia="zh-CN"/>
        </w:rPr>
        <w:t>, Skyworks Solutions Inc., RAN4#110</w:t>
      </w:r>
    </w:p>
    <w:p w14:paraId="5BDECBEA" w14:textId="77777777" w:rsidR="007A5685" w:rsidRPr="007B6A7B" w:rsidRDefault="007A5685" w:rsidP="007A5685">
      <w:pPr>
        <w:spacing w:after="0"/>
      </w:pPr>
      <w:r>
        <w:t xml:space="preserve">[3] </w:t>
      </w:r>
      <w:r w:rsidRPr="00670E7E">
        <w:t>New SI proposal: Study on IMT parameters for 4400 to 4800 MHz, 7125 to 8400 MHz and 14800 to 15350 MHz</w:t>
      </w:r>
      <w:r>
        <w:t>, Ericsson, RAN#103</w:t>
      </w:r>
    </w:p>
    <w:p w14:paraId="5516C8A1" w14:textId="34D352D9" w:rsidR="006B1B45" w:rsidRDefault="006B1B45" w:rsidP="004C69F4"/>
    <w:sectPr w:rsidR="006B1B4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6552" w14:textId="77777777" w:rsidR="00BA0BA8" w:rsidRPr="00A10429" w:rsidRDefault="00BA0BA8" w:rsidP="0064547A">
      <w:pPr>
        <w:spacing w:after="0"/>
        <w:rPr>
          <w:kern w:val="2"/>
          <w:lang w:eastAsia="zh-CN"/>
        </w:rPr>
      </w:pPr>
      <w:r>
        <w:separator/>
      </w:r>
    </w:p>
  </w:endnote>
  <w:endnote w:type="continuationSeparator" w:id="0">
    <w:p w14:paraId="5E3B1226" w14:textId="77777777" w:rsidR="00BA0BA8" w:rsidRPr="00A10429" w:rsidRDefault="00BA0BA8" w:rsidP="0064547A">
      <w:pPr>
        <w:spacing w:after="0"/>
        <w:rPr>
          <w:kern w:val="2"/>
          <w:lang w:eastAsia="zh-CN"/>
        </w:rPr>
      </w:pPr>
      <w:r>
        <w:continuationSeparator/>
      </w:r>
    </w:p>
  </w:endnote>
  <w:endnote w:type="continuationNotice" w:id="1">
    <w:p w14:paraId="3BF7E108" w14:textId="77777777" w:rsidR="00BA0BA8" w:rsidRDefault="00BA0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053F7" w14:textId="77777777" w:rsidR="00BA0BA8" w:rsidRPr="00A10429" w:rsidRDefault="00BA0BA8" w:rsidP="0064547A">
      <w:pPr>
        <w:spacing w:after="0"/>
        <w:rPr>
          <w:kern w:val="2"/>
          <w:lang w:eastAsia="zh-CN"/>
        </w:rPr>
      </w:pPr>
      <w:r>
        <w:separator/>
      </w:r>
    </w:p>
  </w:footnote>
  <w:footnote w:type="continuationSeparator" w:id="0">
    <w:p w14:paraId="255409B0" w14:textId="77777777" w:rsidR="00BA0BA8" w:rsidRPr="00A10429" w:rsidRDefault="00BA0BA8" w:rsidP="0064547A">
      <w:pPr>
        <w:spacing w:after="0"/>
        <w:rPr>
          <w:kern w:val="2"/>
          <w:lang w:eastAsia="zh-CN"/>
        </w:rPr>
      </w:pPr>
      <w:r>
        <w:continuationSeparator/>
      </w:r>
    </w:p>
  </w:footnote>
  <w:footnote w:type="continuationNotice" w:id="1">
    <w:p w14:paraId="58642DC9" w14:textId="77777777" w:rsidR="00BA0BA8" w:rsidRDefault="00BA0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B46D94"/>
    <w:multiLevelType w:val="hybridMultilevel"/>
    <w:tmpl w:val="11565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122062"/>
    <w:multiLevelType w:val="hybridMultilevel"/>
    <w:tmpl w:val="2020C4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8F18A1"/>
    <w:multiLevelType w:val="hybridMultilevel"/>
    <w:tmpl w:val="38F6B32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C2F6AB8"/>
    <w:multiLevelType w:val="hybridMultilevel"/>
    <w:tmpl w:val="E4E6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A277DB"/>
    <w:multiLevelType w:val="hybridMultilevel"/>
    <w:tmpl w:val="D8688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E485E"/>
    <w:multiLevelType w:val="hybridMultilevel"/>
    <w:tmpl w:val="F55C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E755701"/>
    <w:multiLevelType w:val="hybridMultilevel"/>
    <w:tmpl w:val="F7B69C3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4"/>
  </w:num>
  <w:num w:numId="4">
    <w:abstractNumId w:val="12"/>
  </w:num>
  <w:num w:numId="5">
    <w:abstractNumId w:val="38"/>
  </w:num>
  <w:num w:numId="6">
    <w:abstractNumId w:val="4"/>
  </w:num>
  <w:num w:numId="7">
    <w:abstractNumId w:val="23"/>
  </w:num>
  <w:num w:numId="8">
    <w:abstractNumId w:val="16"/>
  </w:num>
  <w:num w:numId="9">
    <w:abstractNumId w:val="36"/>
  </w:num>
  <w:num w:numId="10">
    <w:abstractNumId w:val="39"/>
  </w:num>
  <w:num w:numId="11">
    <w:abstractNumId w:val="40"/>
  </w:num>
  <w:num w:numId="12">
    <w:abstractNumId w:val="17"/>
  </w:num>
  <w:num w:numId="13">
    <w:abstractNumId w:val="20"/>
  </w:num>
  <w:num w:numId="14">
    <w:abstractNumId w:val="15"/>
  </w:num>
  <w:num w:numId="15">
    <w:abstractNumId w:val="33"/>
  </w:num>
  <w:num w:numId="16">
    <w:abstractNumId w:val="0"/>
  </w:num>
  <w:num w:numId="17">
    <w:abstractNumId w:val="35"/>
  </w:num>
  <w:num w:numId="18">
    <w:abstractNumId w:val="6"/>
  </w:num>
  <w:num w:numId="19">
    <w:abstractNumId w:val="2"/>
  </w:num>
  <w:num w:numId="20">
    <w:abstractNumId w:val="34"/>
  </w:num>
  <w:num w:numId="21">
    <w:abstractNumId w:val="24"/>
  </w:num>
  <w:num w:numId="22">
    <w:abstractNumId w:val="21"/>
    <w:lvlOverride w:ilvl="0">
      <w:startOverride w:val="1"/>
    </w:lvlOverride>
  </w:num>
  <w:num w:numId="23">
    <w:abstractNumId w:val="25"/>
    <w:lvlOverride w:ilvl="0">
      <w:startOverride w:val="1"/>
    </w:lvlOverride>
  </w:num>
  <w:num w:numId="24">
    <w:abstractNumId w:val="18"/>
  </w:num>
  <w:num w:numId="25">
    <w:abstractNumId w:val="29"/>
  </w:num>
  <w:num w:numId="26">
    <w:abstractNumId w:val="27"/>
  </w:num>
  <w:num w:numId="27">
    <w:abstractNumId w:val="11"/>
  </w:num>
  <w:num w:numId="28">
    <w:abstractNumId w:val="31"/>
  </w:num>
  <w:num w:numId="29">
    <w:abstractNumId w:val="26"/>
  </w:num>
  <w:num w:numId="30">
    <w:abstractNumId w:val="10"/>
  </w:num>
  <w:num w:numId="31">
    <w:abstractNumId w:val="13"/>
  </w:num>
  <w:num w:numId="32">
    <w:abstractNumId w:val="37"/>
  </w:num>
  <w:num w:numId="33">
    <w:abstractNumId w:val="9"/>
  </w:num>
  <w:num w:numId="34">
    <w:abstractNumId w:val="3"/>
  </w:num>
  <w:num w:numId="35">
    <w:abstractNumId w:val="32"/>
  </w:num>
  <w:num w:numId="36">
    <w:abstractNumId w:val="22"/>
  </w:num>
  <w:num w:numId="37">
    <w:abstractNumId w:val="28"/>
  </w:num>
  <w:num w:numId="38">
    <w:abstractNumId w:val="30"/>
  </w:num>
  <w:num w:numId="39">
    <w:abstractNumId w:val="1"/>
  </w:num>
  <w:num w:numId="40">
    <w:abstractNumId w:val="19"/>
  </w:num>
  <w:num w:numId="4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4F5"/>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2986"/>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0ED4"/>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2AD"/>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4FA"/>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75A"/>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90C"/>
    <w:rsid w:val="006736E0"/>
    <w:rsid w:val="006738A7"/>
    <w:rsid w:val="00673D5B"/>
    <w:rsid w:val="00674815"/>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1B7"/>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561"/>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685"/>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1EC"/>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09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0BA8"/>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A24"/>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492"/>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2024-04-05T08:48:00Z</dcterms:created>
  <dcterms:modified xsi:type="dcterms:W3CDTF">2024-04-05T08:48:00Z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